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6809"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6"/>
      </w:tblGrid>
      <w:tr w:rsidR="001C09B8" w14:paraId="79756C99" w14:textId="77777777" w:rsidTr="003E023E">
        <w:tc>
          <w:tcPr>
            <w:tcW w:w="4253" w:type="dxa"/>
            <w:shd w:val="clear" w:color="auto" w:fill="EFE8D9"/>
            <w:vAlign w:val="center"/>
          </w:tcPr>
          <w:p w14:paraId="37743D4F" w14:textId="77777777" w:rsidR="001C09B8" w:rsidRPr="004D7C01" w:rsidRDefault="001C09B8" w:rsidP="004D7C01">
            <w:pPr>
              <w:jc w:val="right"/>
              <w:rPr>
                <w:b/>
                <w:bCs/>
                <w:szCs w:val="20"/>
              </w:rPr>
            </w:pPr>
            <w:bookmarkStart w:id="1" w:name="_Hlk31107089"/>
            <w:r w:rsidRPr="004D7C01">
              <w:rPr>
                <w:b/>
                <w:bCs/>
                <w:szCs w:val="20"/>
              </w:rPr>
              <w:t>Date of Application:</w:t>
            </w:r>
          </w:p>
        </w:tc>
        <w:tc>
          <w:tcPr>
            <w:tcW w:w="2556" w:type="dxa"/>
            <w:shd w:val="clear" w:color="auto" w:fill="F2F2F2" w:themeFill="background1" w:themeFillShade="F2"/>
            <w:vAlign w:val="center"/>
          </w:tcPr>
          <w:p w14:paraId="0160CBC1" w14:textId="27F883FE" w:rsidR="001C09B8" w:rsidRPr="004D7C01" w:rsidRDefault="00A17BF9" w:rsidP="004D7C01">
            <w:pPr>
              <w:pStyle w:val="NoSpacing"/>
              <w:jc w:val="center"/>
            </w:pPr>
            <w:r>
              <w:fldChar w:fldCharType="begin"/>
            </w:r>
            <w:r>
              <w:instrText xml:space="preserve"> DATE \@ "d MMMM yyyy" </w:instrText>
            </w:r>
            <w:r>
              <w:fldChar w:fldCharType="separate"/>
            </w:r>
            <w:r w:rsidR="00657292">
              <w:rPr>
                <w:noProof/>
              </w:rPr>
              <w:t>3 June 2020</w:t>
            </w:r>
            <w:r>
              <w:fldChar w:fldCharType="end"/>
            </w:r>
          </w:p>
        </w:tc>
      </w:tr>
    </w:tbl>
    <w:p w14:paraId="28D42059" w14:textId="77777777" w:rsidR="003A38A3" w:rsidRPr="00C05338" w:rsidRDefault="003A38A3" w:rsidP="004D7C01">
      <w:pPr>
        <w:spacing w:after="0"/>
        <w:ind w:right="-896"/>
        <w:rPr>
          <w:sz w:val="8"/>
          <w:szCs w:val="8"/>
          <w:lang w:val="en-US"/>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1969"/>
        <w:gridCol w:w="128"/>
        <w:gridCol w:w="1842"/>
        <w:gridCol w:w="1432"/>
        <w:gridCol w:w="16"/>
        <w:gridCol w:w="253"/>
        <w:gridCol w:w="1701"/>
        <w:gridCol w:w="142"/>
        <w:gridCol w:w="1559"/>
        <w:gridCol w:w="1701"/>
      </w:tblGrid>
      <w:tr w:rsidR="001C09B8" w14:paraId="5C4F2E6B" w14:textId="77777777" w:rsidTr="003E023E">
        <w:tc>
          <w:tcPr>
            <w:tcW w:w="10743" w:type="dxa"/>
            <w:gridSpan w:val="10"/>
            <w:shd w:val="clear" w:color="auto" w:fill="E0D0B4"/>
            <w:vAlign w:val="center"/>
          </w:tcPr>
          <w:p w14:paraId="6CE9B199" w14:textId="77777777" w:rsidR="001C09B8" w:rsidRPr="003E023E" w:rsidRDefault="003E023E" w:rsidP="005E678F">
            <w:pPr>
              <w:pStyle w:val="Heading1"/>
              <w:framePr w:hSpace="0" w:wrap="auto" w:vAnchor="margin" w:hAnchor="text" w:xAlign="left" w:yAlign="inline"/>
              <w:suppressOverlap w:val="0"/>
              <w:outlineLvl w:val="0"/>
            </w:pPr>
            <w:r w:rsidRPr="005E678F">
              <w:t>APPLICANT</w:t>
            </w:r>
            <w:r w:rsidR="001C09B8" w:rsidRPr="003E023E">
              <w:t xml:space="preserve"> DETAILS</w:t>
            </w:r>
          </w:p>
        </w:tc>
      </w:tr>
      <w:tr w:rsidR="0044134A" w14:paraId="25AE8BDA" w14:textId="77777777" w:rsidTr="003A38A3">
        <w:tc>
          <w:tcPr>
            <w:tcW w:w="5387" w:type="dxa"/>
            <w:gridSpan w:val="5"/>
            <w:shd w:val="clear" w:color="auto" w:fill="EFE8D9"/>
            <w:vAlign w:val="center"/>
          </w:tcPr>
          <w:p w14:paraId="64B4B82E" w14:textId="77777777" w:rsidR="001C09B8" w:rsidRPr="003768AA" w:rsidRDefault="001C09B8" w:rsidP="003768AA">
            <w:pPr>
              <w:pStyle w:val="Heading5"/>
              <w:framePr w:hSpace="0" w:wrap="auto" w:vAnchor="margin" w:hAnchor="text" w:xAlign="left" w:yAlign="inline"/>
              <w:suppressOverlap w:val="0"/>
              <w:outlineLvl w:val="4"/>
            </w:pPr>
            <w:r w:rsidRPr="003768AA">
              <w:t>1.01  Legal Name of Applicant (Business Entity)</w:t>
            </w:r>
            <w:r w:rsidR="0070543E">
              <w:t>:</w:t>
            </w:r>
          </w:p>
        </w:tc>
        <w:tc>
          <w:tcPr>
            <w:tcW w:w="5356" w:type="dxa"/>
            <w:gridSpan w:val="5"/>
            <w:shd w:val="clear" w:color="auto" w:fill="EFE8D9"/>
            <w:vAlign w:val="center"/>
          </w:tcPr>
          <w:p w14:paraId="040A997A" w14:textId="77777777" w:rsidR="001C09B8" w:rsidRDefault="001C09B8" w:rsidP="003A38A3">
            <w:pPr>
              <w:rPr>
                <w:szCs w:val="20"/>
                <w:lang w:val="en-US"/>
              </w:rPr>
            </w:pPr>
            <w:r>
              <w:rPr>
                <w:noProof/>
              </w:rPr>
              <w:t xml:space="preserve">1.02  ABN / </w:t>
            </w:r>
            <w:r w:rsidR="0070543E">
              <w:rPr>
                <w:noProof/>
              </w:rPr>
              <w:t>ACN:</w:t>
            </w:r>
          </w:p>
        </w:tc>
      </w:tr>
      <w:tr w:rsidR="001C09B8" w14:paraId="022CC235" w14:textId="77777777" w:rsidTr="003A38A3">
        <w:tc>
          <w:tcPr>
            <w:tcW w:w="5387" w:type="dxa"/>
            <w:gridSpan w:val="5"/>
            <w:shd w:val="clear" w:color="auto" w:fill="F2F2F2" w:themeFill="background1" w:themeFillShade="F2"/>
            <w:vAlign w:val="center"/>
          </w:tcPr>
          <w:p w14:paraId="3437FC51" w14:textId="77777777" w:rsidR="001C09B8" w:rsidRDefault="007D1017" w:rsidP="003A38A3">
            <w:pPr>
              <w:pStyle w:val="NoSpacing"/>
              <w:rPr>
                <w:szCs w:val="20"/>
                <w:lang w:val="en-US"/>
              </w:rPr>
            </w:pPr>
            <w:sdt>
              <w:sdtPr>
                <w:rPr>
                  <w:rStyle w:val="FormTextChar"/>
                </w:rPr>
                <w:alias w:val="Type here"/>
                <w:tag w:val="Type here"/>
                <w:id w:val="241765132"/>
                <w:placeholder>
                  <w:docPart w:val="6AFFA1A718814C3B800C12E2871C437B"/>
                </w:placeholder>
                <w:showingPlcHdr/>
                <w:text w:multiLine="1"/>
              </w:sdtPr>
              <w:sdtEndPr>
                <w:rPr>
                  <w:rStyle w:val="PlaceholderText"/>
                  <w:rFonts w:cstheme="minorBidi"/>
                  <w:i/>
                  <w:iCs w:val="0"/>
                  <w:color w:val="7F7F7F" w:themeColor="text1" w:themeTint="80"/>
                  <w:sz w:val="20"/>
                  <w:szCs w:val="20"/>
                </w:rPr>
              </w:sdtEndPr>
              <w:sdtContent>
                <w:r w:rsidR="00B361B2" w:rsidRPr="00CB5353">
                  <w:rPr>
                    <w:iCs/>
                    <w:color w:val="767171" w:themeColor="background2" w:themeShade="80"/>
                    <w:szCs w:val="18"/>
                    <w:shd w:val="clear" w:color="auto" w:fill="D9D9D9" w:themeFill="background1" w:themeFillShade="D9"/>
                  </w:rPr>
                  <w:t>Type here</w:t>
                </w:r>
              </w:sdtContent>
            </w:sdt>
          </w:p>
        </w:tc>
        <w:tc>
          <w:tcPr>
            <w:tcW w:w="5356" w:type="dxa"/>
            <w:gridSpan w:val="5"/>
            <w:shd w:val="clear" w:color="auto" w:fill="F2F2F2" w:themeFill="background1" w:themeFillShade="F2"/>
            <w:vAlign w:val="center"/>
          </w:tcPr>
          <w:p w14:paraId="62D78C43" w14:textId="77777777" w:rsidR="001C09B8" w:rsidRDefault="007D1017" w:rsidP="003A38A3">
            <w:pPr>
              <w:pStyle w:val="NoSpacing"/>
              <w:rPr>
                <w:szCs w:val="20"/>
                <w:lang w:val="en-US"/>
              </w:rPr>
            </w:pPr>
            <w:sdt>
              <w:sdtPr>
                <w:rPr>
                  <w:rStyle w:val="FormTextChar"/>
                </w:rPr>
                <w:alias w:val="Type here"/>
                <w:tag w:val="Type here"/>
                <w:id w:val="1046878975"/>
                <w:placeholder>
                  <w:docPart w:val="CAC20D7B07E446F0AB067171B38C555B"/>
                </w:placeholder>
                <w:showingPlcHdr/>
                <w:text w:multiLine="1"/>
              </w:sdtPr>
              <w:sdtEndPr>
                <w:rPr>
                  <w:rStyle w:val="PlaceholderText"/>
                  <w:rFonts w:cstheme="minorBidi"/>
                  <w:i/>
                  <w:iCs w:val="0"/>
                  <w:color w:val="7F7F7F" w:themeColor="text1" w:themeTint="80"/>
                  <w:sz w:val="20"/>
                  <w:szCs w:val="20"/>
                </w:rPr>
              </w:sdtEndPr>
              <w:sdtContent>
                <w:r w:rsidR="00B361B2" w:rsidRPr="00CB5353">
                  <w:rPr>
                    <w:iCs/>
                    <w:color w:val="767171" w:themeColor="background2" w:themeShade="80"/>
                    <w:szCs w:val="18"/>
                    <w:shd w:val="clear" w:color="auto" w:fill="D9D9D9" w:themeFill="background1" w:themeFillShade="D9"/>
                  </w:rPr>
                  <w:t>Type here</w:t>
                </w:r>
              </w:sdtContent>
            </w:sdt>
          </w:p>
        </w:tc>
      </w:tr>
      <w:tr w:rsidR="001C09B8" w14:paraId="7E98920A" w14:textId="77777777" w:rsidTr="003A38A3">
        <w:tc>
          <w:tcPr>
            <w:tcW w:w="10743" w:type="dxa"/>
            <w:gridSpan w:val="10"/>
            <w:shd w:val="clear" w:color="auto" w:fill="E0D0B4"/>
            <w:vAlign w:val="center"/>
          </w:tcPr>
          <w:p w14:paraId="0A2312E5" w14:textId="77777777" w:rsidR="001C09B8" w:rsidRPr="0044134A" w:rsidRDefault="0044134A" w:rsidP="003E023E">
            <w:pPr>
              <w:pStyle w:val="Heading1"/>
              <w:framePr w:hSpace="0" w:wrap="auto" w:vAnchor="margin" w:hAnchor="text" w:xAlign="left" w:yAlign="inline"/>
              <w:suppressOverlap w:val="0"/>
              <w:outlineLvl w:val="0"/>
              <w:rPr>
                <w:szCs w:val="20"/>
                <w:lang w:val="en-US"/>
              </w:rPr>
            </w:pPr>
            <w:r w:rsidRPr="003E023E">
              <w:t>PRIMARY CONTACT DETAILS</w:t>
            </w:r>
            <w:r w:rsidRPr="003E023E">
              <w:rPr>
                <w:noProof/>
              </w:rPr>
              <w:t xml:space="preserve"> </w:t>
            </w:r>
            <w:r w:rsidRPr="00631669">
              <w:rPr>
                <w:b w:val="0"/>
                <w:bCs w:val="0"/>
                <w:noProof/>
                <w:sz w:val="22"/>
                <w:szCs w:val="22"/>
              </w:rPr>
              <w:t xml:space="preserve">(Person authorised to act on behalf of </w:t>
            </w:r>
            <w:r w:rsidR="00631669" w:rsidRPr="00631669">
              <w:rPr>
                <w:b w:val="0"/>
                <w:bCs w:val="0"/>
                <w:noProof/>
                <w:sz w:val="22"/>
                <w:szCs w:val="22"/>
              </w:rPr>
              <w:t>organisation</w:t>
            </w:r>
            <w:r w:rsidRPr="00631669">
              <w:rPr>
                <w:b w:val="0"/>
                <w:bCs w:val="0"/>
                <w:noProof/>
                <w:sz w:val="22"/>
                <w:szCs w:val="22"/>
              </w:rPr>
              <w:t xml:space="preserve"> regarding property matters)</w:t>
            </w:r>
          </w:p>
        </w:tc>
      </w:tr>
      <w:tr w:rsidR="0044134A" w14:paraId="5DFB8DCB" w14:textId="77777777" w:rsidTr="003A38A3">
        <w:tc>
          <w:tcPr>
            <w:tcW w:w="2097" w:type="dxa"/>
            <w:gridSpan w:val="2"/>
            <w:shd w:val="clear" w:color="auto" w:fill="EFE8D9"/>
            <w:vAlign w:val="center"/>
          </w:tcPr>
          <w:p w14:paraId="3E2778F8" w14:textId="77777777" w:rsidR="0044134A" w:rsidRDefault="0044134A" w:rsidP="003A38A3">
            <w:pPr>
              <w:rPr>
                <w:szCs w:val="20"/>
                <w:lang w:val="en-US"/>
              </w:rPr>
            </w:pPr>
            <w:r w:rsidRPr="0044134A">
              <w:rPr>
                <w:szCs w:val="20"/>
              </w:rPr>
              <w:t>1.0</w:t>
            </w:r>
            <w:r w:rsidR="008024FB">
              <w:rPr>
                <w:szCs w:val="20"/>
              </w:rPr>
              <w:t>3</w:t>
            </w:r>
            <w:r w:rsidRPr="0044134A">
              <w:rPr>
                <w:szCs w:val="20"/>
              </w:rPr>
              <w:t xml:space="preserve">  Full Name:</w:t>
            </w:r>
          </w:p>
        </w:tc>
        <w:tc>
          <w:tcPr>
            <w:tcW w:w="3274" w:type="dxa"/>
            <w:gridSpan w:val="2"/>
            <w:shd w:val="clear" w:color="auto" w:fill="F2F2F2" w:themeFill="background1" w:themeFillShade="F2"/>
            <w:vAlign w:val="center"/>
          </w:tcPr>
          <w:p w14:paraId="0B5889A7" w14:textId="77777777" w:rsidR="0044134A" w:rsidRDefault="007D1017" w:rsidP="003A38A3">
            <w:pPr>
              <w:pStyle w:val="NoSpacing"/>
              <w:rPr>
                <w:szCs w:val="20"/>
                <w:lang w:val="en-US"/>
              </w:rPr>
            </w:pPr>
            <w:sdt>
              <w:sdtPr>
                <w:rPr>
                  <w:rStyle w:val="FormTextChar"/>
                </w:rPr>
                <w:alias w:val="Type here"/>
                <w:tag w:val="Type here"/>
                <w:id w:val="-14618691"/>
                <w:placeholder>
                  <w:docPart w:val="A6B9197A532A41239455B2F537DFCF97"/>
                </w:placeholder>
                <w:showingPlcHdr/>
                <w:text w:multiLine="1"/>
              </w:sdtPr>
              <w:sdtEndPr>
                <w:rPr>
                  <w:rStyle w:val="PlaceholderText"/>
                  <w:rFonts w:cstheme="minorBidi"/>
                  <w:i/>
                  <w:iCs w:val="0"/>
                  <w:color w:val="7F7F7F" w:themeColor="text1" w:themeTint="80"/>
                  <w:sz w:val="20"/>
                  <w:szCs w:val="20"/>
                </w:rPr>
              </w:sdtEndPr>
              <w:sdtContent>
                <w:r w:rsidR="00B361B2" w:rsidRPr="00CB5353">
                  <w:rPr>
                    <w:iCs/>
                    <w:color w:val="767171" w:themeColor="background2" w:themeShade="80"/>
                    <w:szCs w:val="18"/>
                    <w:shd w:val="clear" w:color="auto" w:fill="D9D9D9" w:themeFill="background1" w:themeFillShade="D9"/>
                  </w:rPr>
                  <w:t>Type here</w:t>
                </w:r>
              </w:sdtContent>
            </w:sdt>
          </w:p>
        </w:tc>
        <w:tc>
          <w:tcPr>
            <w:tcW w:w="2112" w:type="dxa"/>
            <w:gridSpan w:val="4"/>
            <w:shd w:val="clear" w:color="auto" w:fill="EFE8D9"/>
            <w:vAlign w:val="center"/>
          </w:tcPr>
          <w:p w14:paraId="5EA5910D" w14:textId="77777777" w:rsidR="0044134A" w:rsidRDefault="0044134A" w:rsidP="003A38A3">
            <w:pPr>
              <w:rPr>
                <w:szCs w:val="20"/>
                <w:lang w:val="en-US"/>
              </w:rPr>
            </w:pPr>
            <w:r w:rsidRPr="0044134A">
              <w:rPr>
                <w:szCs w:val="20"/>
              </w:rPr>
              <w:t>1.0</w:t>
            </w:r>
            <w:r w:rsidR="008024FB">
              <w:rPr>
                <w:szCs w:val="20"/>
              </w:rPr>
              <w:t>4</w:t>
            </w:r>
            <w:r w:rsidRPr="0044134A">
              <w:rPr>
                <w:szCs w:val="20"/>
              </w:rPr>
              <w:t xml:space="preserve">  Position:</w:t>
            </w:r>
          </w:p>
        </w:tc>
        <w:tc>
          <w:tcPr>
            <w:tcW w:w="3260" w:type="dxa"/>
            <w:gridSpan w:val="2"/>
            <w:shd w:val="clear" w:color="auto" w:fill="F2F2F2" w:themeFill="background1" w:themeFillShade="F2"/>
            <w:vAlign w:val="center"/>
          </w:tcPr>
          <w:p w14:paraId="10BA8135" w14:textId="77777777" w:rsidR="0044134A" w:rsidRDefault="007D1017" w:rsidP="003A38A3">
            <w:pPr>
              <w:pStyle w:val="NoSpacing"/>
              <w:rPr>
                <w:szCs w:val="20"/>
                <w:lang w:val="en-US"/>
              </w:rPr>
            </w:pPr>
            <w:sdt>
              <w:sdtPr>
                <w:rPr>
                  <w:rStyle w:val="FormTextChar"/>
                </w:rPr>
                <w:alias w:val="Type here"/>
                <w:tag w:val="Type here"/>
                <w:id w:val="552964748"/>
                <w:placeholder>
                  <w:docPart w:val="E38671577DCA409F8B5597E128D5E75C"/>
                </w:placeholder>
                <w:showingPlcHdr/>
                <w:text w:multiLine="1"/>
              </w:sdtPr>
              <w:sdtEndPr>
                <w:rPr>
                  <w:rStyle w:val="PlaceholderText"/>
                  <w:rFonts w:cstheme="minorBidi"/>
                  <w:i/>
                  <w:iCs w:val="0"/>
                  <w:color w:val="7F7F7F" w:themeColor="text1" w:themeTint="80"/>
                  <w:sz w:val="20"/>
                  <w:szCs w:val="20"/>
                </w:rPr>
              </w:sdtEndPr>
              <w:sdtContent>
                <w:r w:rsidR="00B361B2" w:rsidRPr="00CB5353">
                  <w:rPr>
                    <w:iCs/>
                    <w:color w:val="767171" w:themeColor="background2" w:themeShade="80"/>
                    <w:szCs w:val="18"/>
                    <w:shd w:val="clear" w:color="auto" w:fill="D9D9D9" w:themeFill="background1" w:themeFillShade="D9"/>
                  </w:rPr>
                  <w:t>Type here</w:t>
                </w:r>
              </w:sdtContent>
            </w:sdt>
          </w:p>
        </w:tc>
      </w:tr>
      <w:tr w:rsidR="0044134A" w14:paraId="42E27710" w14:textId="77777777" w:rsidTr="003A38A3">
        <w:tc>
          <w:tcPr>
            <w:tcW w:w="2097" w:type="dxa"/>
            <w:gridSpan w:val="2"/>
            <w:shd w:val="clear" w:color="auto" w:fill="EFE8D9"/>
            <w:vAlign w:val="center"/>
          </w:tcPr>
          <w:p w14:paraId="167B7FC9" w14:textId="77777777" w:rsidR="0044134A" w:rsidRDefault="0044134A" w:rsidP="003A38A3">
            <w:pPr>
              <w:rPr>
                <w:szCs w:val="20"/>
                <w:lang w:val="en-US"/>
              </w:rPr>
            </w:pPr>
            <w:r w:rsidRPr="0044134A">
              <w:rPr>
                <w:szCs w:val="20"/>
              </w:rPr>
              <w:t>1.0</w:t>
            </w:r>
            <w:r w:rsidR="008024FB">
              <w:rPr>
                <w:szCs w:val="20"/>
              </w:rPr>
              <w:t>5</w:t>
            </w:r>
            <w:r w:rsidRPr="0044134A">
              <w:rPr>
                <w:szCs w:val="20"/>
              </w:rPr>
              <w:t xml:space="preserve">  Phone/mobile:</w:t>
            </w:r>
          </w:p>
        </w:tc>
        <w:tc>
          <w:tcPr>
            <w:tcW w:w="3274" w:type="dxa"/>
            <w:gridSpan w:val="2"/>
            <w:shd w:val="clear" w:color="auto" w:fill="F2F2F2" w:themeFill="background1" w:themeFillShade="F2"/>
            <w:vAlign w:val="center"/>
          </w:tcPr>
          <w:p w14:paraId="1AE21019" w14:textId="77777777" w:rsidR="0044134A" w:rsidRDefault="007D1017" w:rsidP="003A38A3">
            <w:pPr>
              <w:pStyle w:val="NoSpacing"/>
              <w:rPr>
                <w:szCs w:val="20"/>
                <w:lang w:val="en-US"/>
              </w:rPr>
            </w:pPr>
            <w:sdt>
              <w:sdtPr>
                <w:rPr>
                  <w:rStyle w:val="FormTextChar"/>
                </w:rPr>
                <w:alias w:val="Type here"/>
                <w:tag w:val="Type here"/>
                <w:id w:val="1708677349"/>
                <w:placeholder>
                  <w:docPart w:val="211AC8C477E74CC88529CACC6F4D9B41"/>
                </w:placeholder>
                <w:showingPlcHdr/>
                <w:text w:multiLine="1"/>
              </w:sdtPr>
              <w:sdtEndPr>
                <w:rPr>
                  <w:rStyle w:val="PlaceholderText"/>
                  <w:rFonts w:cstheme="minorBidi"/>
                  <w:i/>
                  <w:iCs w:val="0"/>
                  <w:color w:val="7F7F7F" w:themeColor="text1" w:themeTint="80"/>
                  <w:sz w:val="20"/>
                  <w:szCs w:val="20"/>
                </w:rPr>
              </w:sdtEndPr>
              <w:sdtContent>
                <w:r w:rsidR="00B361B2" w:rsidRPr="00CB5353">
                  <w:rPr>
                    <w:iCs/>
                    <w:color w:val="767171" w:themeColor="background2" w:themeShade="80"/>
                    <w:szCs w:val="18"/>
                    <w:shd w:val="clear" w:color="auto" w:fill="D9D9D9" w:themeFill="background1" w:themeFillShade="D9"/>
                  </w:rPr>
                  <w:t>Type here</w:t>
                </w:r>
              </w:sdtContent>
            </w:sdt>
          </w:p>
        </w:tc>
        <w:tc>
          <w:tcPr>
            <w:tcW w:w="2112" w:type="dxa"/>
            <w:gridSpan w:val="4"/>
            <w:shd w:val="clear" w:color="auto" w:fill="EFE8D9"/>
            <w:vAlign w:val="center"/>
          </w:tcPr>
          <w:p w14:paraId="6D904CE5" w14:textId="77777777" w:rsidR="0044134A" w:rsidRDefault="0044134A" w:rsidP="003A38A3">
            <w:pPr>
              <w:rPr>
                <w:szCs w:val="20"/>
                <w:lang w:val="en-US"/>
              </w:rPr>
            </w:pPr>
            <w:r w:rsidRPr="0044134A">
              <w:rPr>
                <w:szCs w:val="20"/>
              </w:rPr>
              <w:t>1.</w:t>
            </w:r>
            <w:r w:rsidR="008024FB">
              <w:rPr>
                <w:szCs w:val="20"/>
              </w:rPr>
              <w:t>06</w:t>
            </w:r>
            <w:r w:rsidRPr="0044134A">
              <w:rPr>
                <w:szCs w:val="20"/>
              </w:rPr>
              <w:t xml:space="preserve">  Email:</w:t>
            </w:r>
          </w:p>
        </w:tc>
        <w:tc>
          <w:tcPr>
            <w:tcW w:w="3260" w:type="dxa"/>
            <w:gridSpan w:val="2"/>
            <w:shd w:val="clear" w:color="auto" w:fill="F2F2F2" w:themeFill="background1" w:themeFillShade="F2"/>
            <w:vAlign w:val="center"/>
          </w:tcPr>
          <w:p w14:paraId="53E2E7C6" w14:textId="77777777" w:rsidR="0044134A" w:rsidRDefault="007D1017" w:rsidP="003A38A3">
            <w:pPr>
              <w:pStyle w:val="NoSpacing"/>
              <w:rPr>
                <w:szCs w:val="20"/>
                <w:lang w:val="en-US"/>
              </w:rPr>
            </w:pPr>
            <w:sdt>
              <w:sdtPr>
                <w:rPr>
                  <w:rStyle w:val="FormTextChar"/>
                </w:rPr>
                <w:alias w:val="Type here"/>
                <w:tag w:val="Type here"/>
                <w:id w:val="-1758588014"/>
                <w:placeholder>
                  <w:docPart w:val="87B34780626446B0A0E79528D7751E12"/>
                </w:placeholder>
                <w:showingPlcHdr/>
                <w:text w:multiLine="1"/>
              </w:sdtPr>
              <w:sdtEndPr>
                <w:rPr>
                  <w:rStyle w:val="PlaceholderText"/>
                  <w:rFonts w:cstheme="minorBidi"/>
                  <w:i/>
                  <w:iCs w:val="0"/>
                  <w:color w:val="7F7F7F" w:themeColor="text1" w:themeTint="80"/>
                  <w:sz w:val="20"/>
                  <w:szCs w:val="20"/>
                </w:rPr>
              </w:sdtEndPr>
              <w:sdtContent>
                <w:r w:rsidR="00B361B2" w:rsidRPr="00CB5353">
                  <w:rPr>
                    <w:iCs/>
                    <w:color w:val="767171" w:themeColor="background2" w:themeShade="80"/>
                    <w:szCs w:val="18"/>
                    <w:shd w:val="clear" w:color="auto" w:fill="D9D9D9" w:themeFill="background1" w:themeFillShade="D9"/>
                  </w:rPr>
                  <w:t>Type here</w:t>
                </w:r>
              </w:sdtContent>
            </w:sdt>
          </w:p>
        </w:tc>
      </w:tr>
      <w:tr w:rsidR="00631669" w14:paraId="31F6475E" w14:textId="77777777" w:rsidTr="00D66FBF">
        <w:tc>
          <w:tcPr>
            <w:tcW w:w="10743" w:type="dxa"/>
            <w:gridSpan w:val="10"/>
            <w:shd w:val="clear" w:color="auto" w:fill="E0D0B4"/>
          </w:tcPr>
          <w:p w14:paraId="04FE7C61" w14:textId="77777777" w:rsidR="00631669" w:rsidRDefault="00631669" w:rsidP="00D66FBF">
            <w:pPr>
              <w:pStyle w:val="Heading1"/>
              <w:framePr w:hSpace="0" w:wrap="auto" w:vAnchor="margin" w:hAnchor="text" w:xAlign="left" w:yAlign="inline"/>
              <w:suppressOverlap w:val="0"/>
              <w:outlineLvl w:val="0"/>
            </w:pPr>
            <w:r>
              <w:t>FORECAST HOUSING DEMAND</w:t>
            </w:r>
            <w:r w:rsidR="000A39D1">
              <w:t xml:space="preserve"> – BY </w:t>
            </w:r>
            <w:r w:rsidR="000A39D1" w:rsidRPr="000A39D1">
              <w:rPr>
                <w:u w:val="single"/>
              </w:rPr>
              <w:t>DWELLING</w:t>
            </w:r>
          </w:p>
        </w:tc>
      </w:tr>
      <w:tr w:rsidR="00631669" w14:paraId="76784D86" w14:textId="77777777" w:rsidTr="00D66FBF">
        <w:tc>
          <w:tcPr>
            <w:tcW w:w="10743" w:type="dxa"/>
            <w:gridSpan w:val="10"/>
            <w:shd w:val="clear" w:color="auto" w:fill="EFE8D9"/>
          </w:tcPr>
          <w:p w14:paraId="501CA87B" w14:textId="77777777" w:rsidR="00631669" w:rsidRDefault="00631669" w:rsidP="00D66FBF">
            <w:r>
              <w:t>1.</w:t>
            </w:r>
            <w:r w:rsidR="008024FB">
              <w:t>07</w:t>
            </w:r>
            <w:r>
              <w:t xml:space="preserve"> Complete the following table with applicant organisation’s short, medium and long-term housing preferences to inform discussions about the transition of Jabiru and help provide an understanding of the overall forecast housing demand for the town.</w:t>
            </w:r>
            <w:r w:rsidR="000A39D1">
              <w:t xml:space="preserve"> Provide the number of dwellings. </w:t>
            </w:r>
            <w:r w:rsidR="000A39D1" w:rsidRPr="000A39D1">
              <w:rPr>
                <w:i/>
                <w:iCs/>
                <w:sz w:val="20"/>
                <w:szCs w:val="20"/>
              </w:rPr>
              <w:t>(Eg each unit in a duplex is considered 1 dwelling.)</w:t>
            </w:r>
          </w:p>
        </w:tc>
      </w:tr>
      <w:tr w:rsidR="00631669" w14:paraId="6F68CAF8" w14:textId="77777777" w:rsidTr="00D66FBF">
        <w:tc>
          <w:tcPr>
            <w:tcW w:w="3939" w:type="dxa"/>
            <w:gridSpan w:val="3"/>
            <w:shd w:val="clear" w:color="auto" w:fill="EFE8D9"/>
          </w:tcPr>
          <w:p w14:paraId="0042FB87" w14:textId="77777777" w:rsidR="00631669" w:rsidRPr="003729FF" w:rsidRDefault="00631669" w:rsidP="00D66FBF">
            <w:pPr>
              <w:rPr>
                <w:b/>
                <w:bCs/>
              </w:rPr>
            </w:pPr>
            <w:r w:rsidRPr="003729FF">
              <w:rPr>
                <w:b/>
                <w:bCs/>
              </w:rPr>
              <w:t>Dwelling Type</w:t>
            </w:r>
          </w:p>
        </w:tc>
        <w:tc>
          <w:tcPr>
            <w:tcW w:w="1701" w:type="dxa"/>
            <w:gridSpan w:val="3"/>
            <w:shd w:val="clear" w:color="auto" w:fill="EFE8D9"/>
          </w:tcPr>
          <w:p w14:paraId="24B8289C" w14:textId="77777777" w:rsidR="00631669" w:rsidRPr="003729FF" w:rsidRDefault="00631669" w:rsidP="00D66FBF">
            <w:pPr>
              <w:rPr>
                <w:b/>
                <w:bCs/>
              </w:rPr>
            </w:pPr>
            <w:r w:rsidRPr="003729FF">
              <w:rPr>
                <w:b/>
                <w:bCs/>
              </w:rPr>
              <w:t>Current</w:t>
            </w:r>
            <w:r w:rsidR="00476E3E">
              <w:rPr>
                <w:b/>
                <w:bCs/>
              </w:rPr>
              <w:t xml:space="preserve"> OCCUPANCY</w:t>
            </w:r>
          </w:p>
        </w:tc>
        <w:tc>
          <w:tcPr>
            <w:tcW w:w="1701" w:type="dxa"/>
            <w:shd w:val="clear" w:color="auto" w:fill="EFE8D9"/>
          </w:tcPr>
          <w:p w14:paraId="47FAB5D9" w14:textId="77777777" w:rsidR="00631669" w:rsidRPr="003729FF" w:rsidRDefault="00631669" w:rsidP="00D66FBF">
            <w:pPr>
              <w:rPr>
                <w:b/>
                <w:bCs/>
              </w:rPr>
            </w:pPr>
            <w:r w:rsidRPr="003729FF">
              <w:rPr>
                <w:b/>
                <w:bCs/>
              </w:rPr>
              <w:t>Short Term</w:t>
            </w:r>
          </w:p>
          <w:p w14:paraId="781F3180" w14:textId="77777777" w:rsidR="00631669" w:rsidRPr="003729FF" w:rsidRDefault="00631669" w:rsidP="00D66FBF">
            <w:pPr>
              <w:rPr>
                <w:b/>
                <w:bCs/>
              </w:rPr>
            </w:pPr>
            <w:r w:rsidRPr="003729FF">
              <w:rPr>
                <w:b/>
                <w:bCs/>
              </w:rPr>
              <w:t>(2020 / Urgent)</w:t>
            </w:r>
          </w:p>
        </w:tc>
        <w:tc>
          <w:tcPr>
            <w:tcW w:w="1701" w:type="dxa"/>
            <w:gridSpan w:val="2"/>
            <w:shd w:val="clear" w:color="auto" w:fill="EFE8D9"/>
          </w:tcPr>
          <w:p w14:paraId="5FBAFC60" w14:textId="77777777" w:rsidR="00631669" w:rsidRPr="003729FF" w:rsidRDefault="00631669" w:rsidP="00D66FBF">
            <w:pPr>
              <w:rPr>
                <w:b/>
                <w:bCs/>
              </w:rPr>
            </w:pPr>
            <w:r w:rsidRPr="003729FF">
              <w:rPr>
                <w:b/>
                <w:bCs/>
              </w:rPr>
              <w:t>Medium Term</w:t>
            </w:r>
          </w:p>
          <w:p w14:paraId="2370D8E7" w14:textId="77777777" w:rsidR="00631669" w:rsidRPr="003729FF" w:rsidRDefault="00631669" w:rsidP="00D66FBF">
            <w:pPr>
              <w:rPr>
                <w:b/>
                <w:bCs/>
              </w:rPr>
            </w:pPr>
            <w:r w:rsidRPr="003729FF">
              <w:rPr>
                <w:b/>
                <w:bCs/>
              </w:rPr>
              <w:t>(2021-2026)</w:t>
            </w:r>
          </w:p>
        </w:tc>
        <w:tc>
          <w:tcPr>
            <w:tcW w:w="1701" w:type="dxa"/>
            <w:shd w:val="clear" w:color="auto" w:fill="EFE8D9"/>
          </w:tcPr>
          <w:p w14:paraId="3B3DCA38" w14:textId="77777777" w:rsidR="00631669" w:rsidRPr="003729FF" w:rsidRDefault="00631669" w:rsidP="00D66FBF">
            <w:pPr>
              <w:rPr>
                <w:b/>
                <w:bCs/>
              </w:rPr>
            </w:pPr>
            <w:r w:rsidRPr="003729FF">
              <w:rPr>
                <w:b/>
                <w:bCs/>
              </w:rPr>
              <w:t>Long Term</w:t>
            </w:r>
          </w:p>
          <w:p w14:paraId="4C8397F1" w14:textId="77777777" w:rsidR="00631669" w:rsidRPr="003729FF" w:rsidRDefault="00631669" w:rsidP="00D66FBF">
            <w:pPr>
              <w:rPr>
                <w:b/>
                <w:bCs/>
              </w:rPr>
            </w:pPr>
            <w:r w:rsidRPr="003729FF">
              <w:rPr>
                <w:b/>
                <w:bCs/>
              </w:rPr>
              <w:t>(2026+)</w:t>
            </w:r>
          </w:p>
        </w:tc>
      </w:tr>
      <w:tr w:rsidR="00B361B2" w14:paraId="001C3006" w14:textId="77777777" w:rsidTr="00D66FBF">
        <w:tc>
          <w:tcPr>
            <w:tcW w:w="3939" w:type="dxa"/>
            <w:gridSpan w:val="3"/>
            <w:shd w:val="clear" w:color="auto" w:fill="F2F2F2" w:themeFill="background1" w:themeFillShade="F2"/>
          </w:tcPr>
          <w:p w14:paraId="223F84CE" w14:textId="77777777" w:rsidR="00B361B2" w:rsidRDefault="00B361B2" w:rsidP="00B361B2">
            <w:r>
              <w:t>4 Bedroom House</w:t>
            </w:r>
          </w:p>
        </w:tc>
        <w:tc>
          <w:tcPr>
            <w:tcW w:w="1701" w:type="dxa"/>
            <w:gridSpan w:val="3"/>
            <w:shd w:val="clear" w:color="auto" w:fill="F2F2F2" w:themeFill="background1" w:themeFillShade="F2"/>
          </w:tcPr>
          <w:p w14:paraId="79D69E49" w14:textId="77777777" w:rsidR="00B361B2" w:rsidRDefault="007D1017" w:rsidP="00B361B2">
            <w:pPr>
              <w:pStyle w:val="NoSpacing"/>
            </w:pPr>
            <w:sdt>
              <w:sdtPr>
                <w:rPr>
                  <w:rStyle w:val="FormTextChar"/>
                </w:rPr>
                <w:id w:val="1792007125"/>
                <w:placeholder>
                  <w:docPart w:val="9701CEF58ACF4062BEB90401D7B3C836"/>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3983535A" w14:textId="77777777" w:rsidR="00B361B2" w:rsidRDefault="007D1017" w:rsidP="00B361B2">
            <w:pPr>
              <w:pStyle w:val="NoSpacing"/>
            </w:pPr>
            <w:sdt>
              <w:sdtPr>
                <w:rPr>
                  <w:rStyle w:val="FormTextChar"/>
                </w:rPr>
                <w:id w:val="-199169205"/>
                <w:placeholder>
                  <w:docPart w:val="75044207594344ADBFA9D66566683BE6"/>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gridSpan w:val="2"/>
            <w:shd w:val="clear" w:color="auto" w:fill="F2F2F2" w:themeFill="background1" w:themeFillShade="F2"/>
          </w:tcPr>
          <w:p w14:paraId="7E216ED8" w14:textId="77777777" w:rsidR="00B361B2" w:rsidRDefault="007D1017" w:rsidP="00B361B2">
            <w:pPr>
              <w:pStyle w:val="NoSpacing"/>
            </w:pPr>
            <w:sdt>
              <w:sdtPr>
                <w:rPr>
                  <w:rStyle w:val="FormTextChar"/>
                </w:rPr>
                <w:id w:val="743756074"/>
                <w:placeholder>
                  <w:docPart w:val="74A7E582EA624523ACAB7D9E5FBFC394"/>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63A65BCA" w14:textId="77777777" w:rsidR="00B361B2" w:rsidRDefault="007D1017" w:rsidP="00B361B2">
            <w:pPr>
              <w:pStyle w:val="NoSpacing"/>
            </w:pPr>
            <w:sdt>
              <w:sdtPr>
                <w:rPr>
                  <w:rStyle w:val="FormTextChar"/>
                </w:rPr>
                <w:id w:val="90284665"/>
                <w:placeholder>
                  <w:docPart w:val="DDD481A478F649EF909DE5E2C0AA6120"/>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r>
      <w:tr w:rsidR="00B361B2" w14:paraId="06EFE666" w14:textId="77777777" w:rsidTr="00D66FBF">
        <w:tc>
          <w:tcPr>
            <w:tcW w:w="3939" w:type="dxa"/>
            <w:gridSpan w:val="3"/>
            <w:shd w:val="clear" w:color="auto" w:fill="F2F2F2" w:themeFill="background1" w:themeFillShade="F2"/>
          </w:tcPr>
          <w:p w14:paraId="546B0F46" w14:textId="77777777" w:rsidR="00B361B2" w:rsidRDefault="00B361B2" w:rsidP="00B361B2">
            <w:r>
              <w:t>3 Bedroom House</w:t>
            </w:r>
          </w:p>
        </w:tc>
        <w:tc>
          <w:tcPr>
            <w:tcW w:w="1701" w:type="dxa"/>
            <w:gridSpan w:val="3"/>
            <w:shd w:val="clear" w:color="auto" w:fill="F2F2F2" w:themeFill="background1" w:themeFillShade="F2"/>
          </w:tcPr>
          <w:p w14:paraId="2A35DA02" w14:textId="77777777" w:rsidR="00B361B2" w:rsidRDefault="007D1017" w:rsidP="00B361B2">
            <w:pPr>
              <w:pStyle w:val="NoSpacing"/>
            </w:pPr>
            <w:sdt>
              <w:sdtPr>
                <w:rPr>
                  <w:rStyle w:val="FormTextChar"/>
                </w:rPr>
                <w:id w:val="-1099641980"/>
                <w:placeholder>
                  <w:docPart w:val="B7C274D37B4D4DC7BEAD2652976C3A4A"/>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6EF93DF7" w14:textId="77777777" w:rsidR="00B361B2" w:rsidRDefault="007D1017" w:rsidP="00B361B2">
            <w:pPr>
              <w:pStyle w:val="NoSpacing"/>
            </w:pPr>
            <w:sdt>
              <w:sdtPr>
                <w:rPr>
                  <w:rStyle w:val="FormTextChar"/>
                </w:rPr>
                <w:id w:val="-1717266946"/>
                <w:placeholder>
                  <w:docPart w:val="BC5FF05A51FA431EAF711196665F9106"/>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gridSpan w:val="2"/>
            <w:shd w:val="clear" w:color="auto" w:fill="F2F2F2" w:themeFill="background1" w:themeFillShade="F2"/>
          </w:tcPr>
          <w:p w14:paraId="6ACB1242" w14:textId="77777777" w:rsidR="00B361B2" w:rsidRDefault="007D1017" w:rsidP="00B361B2">
            <w:pPr>
              <w:pStyle w:val="NoSpacing"/>
            </w:pPr>
            <w:sdt>
              <w:sdtPr>
                <w:rPr>
                  <w:rStyle w:val="FormTextChar"/>
                </w:rPr>
                <w:id w:val="-1019776732"/>
                <w:placeholder>
                  <w:docPart w:val="FE6C0558B55349BE8C6094AA89AF5953"/>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0B884C9D" w14:textId="77777777" w:rsidR="00B361B2" w:rsidRDefault="007D1017" w:rsidP="00B361B2">
            <w:pPr>
              <w:pStyle w:val="NoSpacing"/>
            </w:pPr>
            <w:sdt>
              <w:sdtPr>
                <w:rPr>
                  <w:rStyle w:val="FormTextChar"/>
                </w:rPr>
                <w:id w:val="864568568"/>
                <w:placeholder>
                  <w:docPart w:val="BA046DD0B72948348BDA5F39E806E251"/>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r>
      <w:tr w:rsidR="00B361B2" w14:paraId="7AC78BC8" w14:textId="77777777" w:rsidTr="00D66FBF">
        <w:tc>
          <w:tcPr>
            <w:tcW w:w="3939" w:type="dxa"/>
            <w:gridSpan w:val="3"/>
            <w:shd w:val="clear" w:color="auto" w:fill="F2F2F2" w:themeFill="background1" w:themeFillShade="F2"/>
          </w:tcPr>
          <w:p w14:paraId="3C6695D8" w14:textId="77777777" w:rsidR="00B361B2" w:rsidRDefault="00B361B2" w:rsidP="00B361B2">
            <w:r>
              <w:t>2 Bedroom Duple</w:t>
            </w:r>
            <w:r w:rsidR="00476E3E">
              <w:t>x</w:t>
            </w:r>
          </w:p>
        </w:tc>
        <w:tc>
          <w:tcPr>
            <w:tcW w:w="1701" w:type="dxa"/>
            <w:gridSpan w:val="3"/>
            <w:shd w:val="clear" w:color="auto" w:fill="F2F2F2" w:themeFill="background1" w:themeFillShade="F2"/>
          </w:tcPr>
          <w:p w14:paraId="468F618D" w14:textId="77777777" w:rsidR="00B361B2" w:rsidRDefault="007D1017" w:rsidP="00B361B2">
            <w:pPr>
              <w:pStyle w:val="NoSpacing"/>
            </w:pPr>
            <w:sdt>
              <w:sdtPr>
                <w:rPr>
                  <w:rStyle w:val="FormTextChar"/>
                </w:rPr>
                <w:id w:val="1530521149"/>
                <w:placeholder>
                  <w:docPart w:val="127DEFC125684D6BAA172CDFC4278C52"/>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059E2F26" w14:textId="77777777" w:rsidR="00B361B2" w:rsidRDefault="007D1017" w:rsidP="00B361B2">
            <w:pPr>
              <w:pStyle w:val="NoSpacing"/>
            </w:pPr>
            <w:sdt>
              <w:sdtPr>
                <w:rPr>
                  <w:rStyle w:val="FormTextChar"/>
                </w:rPr>
                <w:id w:val="-478228181"/>
                <w:placeholder>
                  <w:docPart w:val="5A8A028C26414D50A4107A247F49203E"/>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gridSpan w:val="2"/>
            <w:shd w:val="clear" w:color="auto" w:fill="F2F2F2" w:themeFill="background1" w:themeFillShade="F2"/>
          </w:tcPr>
          <w:p w14:paraId="20837EE0" w14:textId="77777777" w:rsidR="00B361B2" w:rsidRDefault="007D1017" w:rsidP="00B361B2">
            <w:pPr>
              <w:pStyle w:val="NoSpacing"/>
            </w:pPr>
            <w:sdt>
              <w:sdtPr>
                <w:rPr>
                  <w:rStyle w:val="FormTextChar"/>
                </w:rPr>
                <w:id w:val="-311715253"/>
                <w:placeholder>
                  <w:docPart w:val="3807899DB8FE44CDAA2DF8D926C74F40"/>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6FA72872" w14:textId="77777777" w:rsidR="00B361B2" w:rsidRDefault="007D1017" w:rsidP="00B361B2">
            <w:pPr>
              <w:pStyle w:val="NoSpacing"/>
            </w:pPr>
            <w:sdt>
              <w:sdtPr>
                <w:rPr>
                  <w:rStyle w:val="FormTextChar"/>
                </w:rPr>
                <w:id w:val="-653606056"/>
                <w:placeholder>
                  <w:docPart w:val="BAC8823BFF4C47BFA4D1A29196FF0680"/>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r>
      <w:tr w:rsidR="00B361B2" w14:paraId="06344232" w14:textId="77777777" w:rsidTr="00D66FBF">
        <w:tc>
          <w:tcPr>
            <w:tcW w:w="3939" w:type="dxa"/>
            <w:gridSpan w:val="3"/>
            <w:shd w:val="clear" w:color="auto" w:fill="F2F2F2" w:themeFill="background1" w:themeFillShade="F2"/>
          </w:tcPr>
          <w:p w14:paraId="544A66ED" w14:textId="77777777" w:rsidR="00B361B2" w:rsidRDefault="00B361B2" w:rsidP="00B361B2">
            <w:r>
              <w:t>1 Bedroom Unit</w:t>
            </w:r>
          </w:p>
        </w:tc>
        <w:tc>
          <w:tcPr>
            <w:tcW w:w="1701" w:type="dxa"/>
            <w:gridSpan w:val="3"/>
            <w:shd w:val="clear" w:color="auto" w:fill="F2F2F2" w:themeFill="background1" w:themeFillShade="F2"/>
          </w:tcPr>
          <w:p w14:paraId="455B61E5" w14:textId="77777777" w:rsidR="00B361B2" w:rsidRDefault="007D1017" w:rsidP="00B361B2">
            <w:pPr>
              <w:pStyle w:val="NoSpacing"/>
            </w:pPr>
            <w:sdt>
              <w:sdtPr>
                <w:rPr>
                  <w:rStyle w:val="FormTextChar"/>
                </w:rPr>
                <w:id w:val="-583146399"/>
                <w:placeholder>
                  <w:docPart w:val="0C1777C9D874437CBB9CC489707F3C7E"/>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5DC77930" w14:textId="77777777" w:rsidR="00B361B2" w:rsidRDefault="007D1017" w:rsidP="00B361B2">
            <w:pPr>
              <w:pStyle w:val="NoSpacing"/>
            </w:pPr>
            <w:sdt>
              <w:sdtPr>
                <w:rPr>
                  <w:rStyle w:val="FormTextChar"/>
                </w:rPr>
                <w:id w:val="1671453671"/>
                <w:placeholder>
                  <w:docPart w:val="E2AFB5EA6C7041238262FA8ADFD4608F"/>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gridSpan w:val="2"/>
            <w:shd w:val="clear" w:color="auto" w:fill="F2F2F2" w:themeFill="background1" w:themeFillShade="F2"/>
          </w:tcPr>
          <w:p w14:paraId="48810EF6" w14:textId="77777777" w:rsidR="00B361B2" w:rsidRDefault="007D1017" w:rsidP="00B361B2">
            <w:pPr>
              <w:pStyle w:val="NoSpacing"/>
            </w:pPr>
            <w:sdt>
              <w:sdtPr>
                <w:rPr>
                  <w:rStyle w:val="FormTextChar"/>
                </w:rPr>
                <w:id w:val="2102295205"/>
                <w:placeholder>
                  <w:docPart w:val="D95DC914963B4552AD79065CFE67A9CE"/>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1A27DC1F" w14:textId="77777777" w:rsidR="00B361B2" w:rsidRDefault="007D1017" w:rsidP="00B361B2">
            <w:pPr>
              <w:pStyle w:val="NoSpacing"/>
            </w:pPr>
            <w:sdt>
              <w:sdtPr>
                <w:rPr>
                  <w:rStyle w:val="FormTextChar"/>
                </w:rPr>
                <w:id w:val="-534884883"/>
                <w:placeholder>
                  <w:docPart w:val="C23D7888EDA54900820A4EBFCEF0FC48"/>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r>
      <w:tr w:rsidR="00B361B2" w14:paraId="3836C974" w14:textId="77777777" w:rsidTr="00D66FBF">
        <w:tc>
          <w:tcPr>
            <w:tcW w:w="3939" w:type="dxa"/>
            <w:gridSpan w:val="3"/>
            <w:shd w:val="clear" w:color="auto" w:fill="F2F2F2" w:themeFill="background1" w:themeFillShade="F2"/>
          </w:tcPr>
          <w:p w14:paraId="1DDC1CBB" w14:textId="77777777" w:rsidR="00B361B2" w:rsidRDefault="00B361B2" w:rsidP="00B361B2">
            <w:r>
              <w:t>Transit Accommodation</w:t>
            </w:r>
          </w:p>
        </w:tc>
        <w:tc>
          <w:tcPr>
            <w:tcW w:w="1701" w:type="dxa"/>
            <w:gridSpan w:val="3"/>
            <w:shd w:val="clear" w:color="auto" w:fill="F2F2F2" w:themeFill="background1" w:themeFillShade="F2"/>
          </w:tcPr>
          <w:p w14:paraId="2046FDFD" w14:textId="77777777" w:rsidR="00B361B2" w:rsidRDefault="007D1017" w:rsidP="00B361B2">
            <w:pPr>
              <w:pStyle w:val="NoSpacing"/>
            </w:pPr>
            <w:sdt>
              <w:sdtPr>
                <w:rPr>
                  <w:rStyle w:val="FormTextChar"/>
                </w:rPr>
                <w:id w:val="1836723915"/>
                <w:placeholder>
                  <w:docPart w:val="310B6A75A8624AB0AD8609AA2A10897E"/>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5E8A9465" w14:textId="77777777" w:rsidR="00B361B2" w:rsidRDefault="007D1017" w:rsidP="00B361B2">
            <w:pPr>
              <w:pStyle w:val="NoSpacing"/>
            </w:pPr>
            <w:sdt>
              <w:sdtPr>
                <w:rPr>
                  <w:rStyle w:val="FormTextChar"/>
                </w:rPr>
                <w:id w:val="-829745428"/>
                <w:placeholder>
                  <w:docPart w:val="FC7FED70652043BCAB5D5CD8631403B0"/>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gridSpan w:val="2"/>
            <w:shd w:val="clear" w:color="auto" w:fill="F2F2F2" w:themeFill="background1" w:themeFillShade="F2"/>
          </w:tcPr>
          <w:p w14:paraId="056BDD75" w14:textId="77777777" w:rsidR="00B361B2" w:rsidRDefault="007D1017" w:rsidP="00B361B2">
            <w:pPr>
              <w:pStyle w:val="NoSpacing"/>
            </w:pPr>
            <w:sdt>
              <w:sdtPr>
                <w:rPr>
                  <w:rStyle w:val="FormTextChar"/>
                </w:rPr>
                <w:id w:val="-2014756569"/>
                <w:placeholder>
                  <w:docPart w:val="E8CD5170D48444AFB10401D68EFF11BF"/>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161B8129" w14:textId="77777777" w:rsidR="00B361B2" w:rsidRDefault="007D1017" w:rsidP="00B361B2">
            <w:pPr>
              <w:pStyle w:val="NoSpacing"/>
            </w:pPr>
            <w:sdt>
              <w:sdtPr>
                <w:rPr>
                  <w:rStyle w:val="FormTextChar"/>
                </w:rPr>
                <w:id w:val="-304777167"/>
                <w:placeholder>
                  <w:docPart w:val="917912CCEBE54C11867F29E8134A9C52"/>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r>
      <w:tr w:rsidR="00B361B2" w14:paraId="649C17EA" w14:textId="77777777" w:rsidTr="00D66FBF">
        <w:tc>
          <w:tcPr>
            <w:tcW w:w="3939" w:type="dxa"/>
            <w:gridSpan w:val="3"/>
            <w:shd w:val="clear" w:color="auto" w:fill="F2F2F2" w:themeFill="background1" w:themeFillShade="F2"/>
          </w:tcPr>
          <w:p w14:paraId="28DB2C87" w14:textId="77777777" w:rsidR="00B361B2" w:rsidRDefault="00B361B2" w:rsidP="00B361B2">
            <w:r>
              <w:t>Short Term Accommodation</w:t>
            </w:r>
          </w:p>
        </w:tc>
        <w:tc>
          <w:tcPr>
            <w:tcW w:w="1701" w:type="dxa"/>
            <w:gridSpan w:val="3"/>
            <w:shd w:val="clear" w:color="auto" w:fill="F2F2F2" w:themeFill="background1" w:themeFillShade="F2"/>
          </w:tcPr>
          <w:p w14:paraId="7B47F228" w14:textId="77777777" w:rsidR="00B361B2" w:rsidRDefault="007D1017" w:rsidP="00B361B2">
            <w:pPr>
              <w:pStyle w:val="NoSpacing"/>
            </w:pPr>
            <w:sdt>
              <w:sdtPr>
                <w:rPr>
                  <w:rStyle w:val="FormTextChar"/>
                </w:rPr>
                <w:id w:val="1991748539"/>
                <w:placeholder>
                  <w:docPart w:val="45A66D3CA6CB40D080B2F77D44EB6F96"/>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1221F4CD" w14:textId="77777777" w:rsidR="00B361B2" w:rsidRDefault="007D1017" w:rsidP="00B361B2">
            <w:pPr>
              <w:pStyle w:val="NoSpacing"/>
            </w:pPr>
            <w:sdt>
              <w:sdtPr>
                <w:rPr>
                  <w:rStyle w:val="FormTextChar"/>
                </w:rPr>
                <w:id w:val="-92865977"/>
                <w:placeholder>
                  <w:docPart w:val="A74A6A15E7E848729C587959960B1596"/>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gridSpan w:val="2"/>
            <w:shd w:val="clear" w:color="auto" w:fill="F2F2F2" w:themeFill="background1" w:themeFillShade="F2"/>
          </w:tcPr>
          <w:p w14:paraId="3BB91126" w14:textId="77777777" w:rsidR="00B361B2" w:rsidRDefault="007D1017" w:rsidP="00B361B2">
            <w:pPr>
              <w:pStyle w:val="NoSpacing"/>
            </w:pPr>
            <w:sdt>
              <w:sdtPr>
                <w:rPr>
                  <w:rStyle w:val="FormTextChar"/>
                </w:rPr>
                <w:id w:val="1106152918"/>
                <w:placeholder>
                  <w:docPart w:val="8D6A1D657CBC42A99D05F243A109DB28"/>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45D3ACE1" w14:textId="77777777" w:rsidR="00B361B2" w:rsidRDefault="007D1017" w:rsidP="00B361B2">
            <w:pPr>
              <w:pStyle w:val="NoSpacing"/>
            </w:pPr>
            <w:sdt>
              <w:sdtPr>
                <w:rPr>
                  <w:rStyle w:val="FormTextChar"/>
                </w:rPr>
                <w:id w:val="587507808"/>
                <w:placeholder>
                  <w:docPart w:val="FFAC513F44504956933CF8FA98B6183F"/>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cstheme="minorBidi"/>
                  <w:i/>
                  <w:iCs w:val="0"/>
                  <w:noProof/>
                  <w:color w:val="4472C4" w:themeColor="accent1"/>
                  <w:sz w:val="20"/>
                </w:rPr>
              </w:sdtEndPr>
              <w:sdtContent>
                <w:r w:rsidR="00B361B2" w:rsidRPr="000927D0">
                  <w:rPr>
                    <w:iCs/>
                    <w:color w:val="7F7F7F" w:themeColor="text1" w:themeTint="80"/>
                    <w:szCs w:val="20"/>
                    <w:shd w:val="clear" w:color="auto" w:fill="D9D9D9" w:themeFill="background1" w:themeFillShade="D9"/>
                  </w:rPr>
                  <w:t>Select</w:t>
                </w:r>
              </w:sdtContent>
            </w:sdt>
          </w:p>
        </w:tc>
      </w:tr>
      <w:tr w:rsidR="000A39D1" w14:paraId="249EA963" w14:textId="77777777" w:rsidTr="00D66FBF">
        <w:tc>
          <w:tcPr>
            <w:tcW w:w="3939" w:type="dxa"/>
            <w:gridSpan w:val="3"/>
            <w:shd w:val="clear" w:color="auto" w:fill="F2F2F2" w:themeFill="background1" w:themeFillShade="F2"/>
          </w:tcPr>
          <w:p w14:paraId="534E6697" w14:textId="77777777" w:rsidR="000A39D1" w:rsidRPr="000A39D1" w:rsidRDefault="000A39D1" w:rsidP="000A39D1">
            <w:pPr>
              <w:rPr>
                <w:b/>
                <w:bCs/>
              </w:rPr>
            </w:pPr>
            <w:r w:rsidRPr="000A39D1">
              <w:rPr>
                <w:b/>
                <w:bCs/>
              </w:rPr>
              <w:t>Total:</w:t>
            </w:r>
          </w:p>
        </w:tc>
        <w:tc>
          <w:tcPr>
            <w:tcW w:w="1701" w:type="dxa"/>
            <w:gridSpan w:val="3"/>
            <w:shd w:val="clear" w:color="auto" w:fill="F2F2F2" w:themeFill="background1" w:themeFillShade="F2"/>
          </w:tcPr>
          <w:p w14:paraId="01C28EFE" w14:textId="77777777" w:rsidR="000A39D1" w:rsidRPr="000A39D1" w:rsidRDefault="007D1017" w:rsidP="000A39D1">
            <w:pPr>
              <w:pStyle w:val="NoSpacing"/>
              <w:rPr>
                <w:rStyle w:val="FormTextChar"/>
                <w:b/>
                <w:bCs/>
              </w:rPr>
            </w:pPr>
            <w:sdt>
              <w:sdtPr>
                <w:rPr>
                  <w:rStyle w:val="Emphasis"/>
                </w:rPr>
                <w:id w:val="-1532717369"/>
                <w:placeholder>
                  <w:docPart w:val="9B298BAC36A54E098EDC52FE614B8020"/>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b/>
                  <w:bCs/>
                  <w:i/>
                  <w:iCs w:val="0"/>
                  <w:noProof/>
                  <w:color w:val="4472C4" w:themeColor="accent1"/>
                </w:rPr>
              </w:sdtEndPr>
              <w:sdtContent>
                <w:r w:rsidR="000A39D1" w:rsidRPr="000A39D1">
                  <w:rPr>
                    <w:b/>
                    <w:bCs/>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1FF45B7A" w14:textId="77777777" w:rsidR="000A39D1" w:rsidRPr="000A39D1" w:rsidRDefault="007D1017" w:rsidP="000A39D1">
            <w:pPr>
              <w:pStyle w:val="NoSpacing"/>
              <w:rPr>
                <w:rStyle w:val="FormTextChar"/>
                <w:b/>
                <w:bCs/>
              </w:rPr>
            </w:pPr>
            <w:sdt>
              <w:sdtPr>
                <w:rPr>
                  <w:rStyle w:val="Emphasis"/>
                </w:rPr>
                <w:id w:val="483436716"/>
                <w:placeholder>
                  <w:docPart w:val="73CE4F139D09419A9D834899638F11DB"/>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b/>
                  <w:bCs/>
                  <w:i/>
                  <w:iCs w:val="0"/>
                  <w:noProof/>
                  <w:color w:val="4472C4" w:themeColor="accent1"/>
                </w:rPr>
              </w:sdtEndPr>
              <w:sdtContent>
                <w:r w:rsidR="000A39D1" w:rsidRPr="000A39D1">
                  <w:rPr>
                    <w:b/>
                    <w:bCs/>
                    <w:iCs/>
                    <w:color w:val="7F7F7F" w:themeColor="text1" w:themeTint="80"/>
                    <w:szCs w:val="20"/>
                    <w:shd w:val="clear" w:color="auto" w:fill="D9D9D9" w:themeFill="background1" w:themeFillShade="D9"/>
                  </w:rPr>
                  <w:t>Select</w:t>
                </w:r>
              </w:sdtContent>
            </w:sdt>
          </w:p>
        </w:tc>
        <w:tc>
          <w:tcPr>
            <w:tcW w:w="1701" w:type="dxa"/>
            <w:gridSpan w:val="2"/>
            <w:shd w:val="clear" w:color="auto" w:fill="F2F2F2" w:themeFill="background1" w:themeFillShade="F2"/>
          </w:tcPr>
          <w:p w14:paraId="7C660972" w14:textId="77777777" w:rsidR="000A39D1" w:rsidRPr="000A39D1" w:rsidRDefault="007D1017" w:rsidP="000A39D1">
            <w:pPr>
              <w:pStyle w:val="NoSpacing"/>
              <w:rPr>
                <w:rStyle w:val="FormTextChar"/>
                <w:b/>
                <w:bCs/>
              </w:rPr>
            </w:pPr>
            <w:sdt>
              <w:sdtPr>
                <w:rPr>
                  <w:rStyle w:val="Emphasis"/>
                </w:rPr>
                <w:id w:val="-1437051831"/>
                <w:placeholder>
                  <w:docPart w:val="09F0F42C2B2147C9AE0DD5DC507DA40D"/>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b/>
                  <w:bCs/>
                  <w:i/>
                  <w:iCs w:val="0"/>
                  <w:noProof/>
                  <w:color w:val="4472C4" w:themeColor="accent1"/>
                </w:rPr>
              </w:sdtEndPr>
              <w:sdtContent>
                <w:r w:rsidR="000A39D1" w:rsidRPr="000A39D1">
                  <w:rPr>
                    <w:b/>
                    <w:bCs/>
                    <w:iCs/>
                    <w:color w:val="7F7F7F" w:themeColor="text1" w:themeTint="80"/>
                    <w:szCs w:val="20"/>
                    <w:shd w:val="clear" w:color="auto" w:fill="D9D9D9" w:themeFill="background1" w:themeFillShade="D9"/>
                  </w:rPr>
                  <w:t>Select</w:t>
                </w:r>
              </w:sdtContent>
            </w:sdt>
          </w:p>
        </w:tc>
        <w:tc>
          <w:tcPr>
            <w:tcW w:w="1701" w:type="dxa"/>
            <w:shd w:val="clear" w:color="auto" w:fill="F2F2F2" w:themeFill="background1" w:themeFillShade="F2"/>
          </w:tcPr>
          <w:p w14:paraId="71855F1C" w14:textId="77777777" w:rsidR="000A39D1" w:rsidRPr="000A39D1" w:rsidRDefault="007D1017" w:rsidP="000A39D1">
            <w:pPr>
              <w:pStyle w:val="NoSpacing"/>
              <w:rPr>
                <w:rStyle w:val="FormTextChar"/>
                <w:b/>
                <w:bCs/>
              </w:rPr>
            </w:pPr>
            <w:sdt>
              <w:sdtPr>
                <w:rPr>
                  <w:rStyle w:val="Emphasis"/>
                </w:rPr>
                <w:id w:val="487137373"/>
                <w:placeholder>
                  <w:docPart w:val="A1E49570BFFD46EE9B325C2FF931864D"/>
                </w:placeholder>
                <w:showingPlcHdr/>
                <w:dropDownList>
                  <w:listItem w:value="Select"/>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dropDownList>
              </w:sdtPr>
              <w:sdtEndPr>
                <w:rPr>
                  <w:rStyle w:val="DefaultParagraphFont"/>
                  <w:rFonts w:eastAsia="Microsoft YaHei UI"/>
                  <w:b/>
                  <w:bCs/>
                  <w:i/>
                  <w:iCs w:val="0"/>
                  <w:noProof/>
                  <w:color w:val="4472C4" w:themeColor="accent1"/>
                </w:rPr>
              </w:sdtEndPr>
              <w:sdtContent>
                <w:r w:rsidR="000A39D1" w:rsidRPr="000A39D1">
                  <w:rPr>
                    <w:b/>
                    <w:bCs/>
                    <w:iCs/>
                    <w:color w:val="7F7F7F" w:themeColor="text1" w:themeTint="80"/>
                    <w:szCs w:val="20"/>
                    <w:shd w:val="clear" w:color="auto" w:fill="D9D9D9" w:themeFill="background1" w:themeFillShade="D9"/>
                  </w:rPr>
                  <w:t>Select</w:t>
                </w:r>
              </w:sdtContent>
            </w:sdt>
          </w:p>
        </w:tc>
      </w:tr>
      <w:tr w:rsidR="005A7B2A" w14:paraId="67AE1012" w14:textId="77777777" w:rsidTr="00B26910">
        <w:tc>
          <w:tcPr>
            <w:tcW w:w="1969" w:type="dxa"/>
            <w:shd w:val="clear" w:color="auto" w:fill="F2F2F2" w:themeFill="background1" w:themeFillShade="F2"/>
          </w:tcPr>
          <w:p w14:paraId="75D50A50" w14:textId="77777777" w:rsidR="005A7B2A" w:rsidRPr="005A7B2A" w:rsidRDefault="005A7B2A" w:rsidP="000A39D1">
            <w:pPr>
              <w:rPr>
                <w:b/>
                <w:bCs/>
                <w:i/>
                <w:iCs/>
              </w:rPr>
            </w:pPr>
            <w:r w:rsidRPr="005A7B2A">
              <w:rPr>
                <w:b/>
                <w:bCs/>
                <w:i/>
                <w:iCs/>
              </w:rPr>
              <w:t>Other Comments:</w:t>
            </w:r>
          </w:p>
        </w:tc>
        <w:tc>
          <w:tcPr>
            <w:tcW w:w="8774" w:type="dxa"/>
            <w:gridSpan w:val="9"/>
            <w:shd w:val="clear" w:color="auto" w:fill="F2F2F2" w:themeFill="background1" w:themeFillShade="F2"/>
          </w:tcPr>
          <w:p w14:paraId="08F9869E" w14:textId="77777777" w:rsidR="005A7B2A" w:rsidRDefault="007D1017" w:rsidP="000A39D1">
            <w:pPr>
              <w:pStyle w:val="NoSpacing"/>
              <w:rPr>
                <w:rStyle w:val="Emphasis"/>
              </w:rPr>
            </w:pPr>
            <w:sdt>
              <w:sdtPr>
                <w:rPr>
                  <w:rStyle w:val="FormTextChar"/>
                </w:rPr>
                <w:alias w:val="Type here"/>
                <w:tag w:val="Type here"/>
                <w:id w:val="982810828"/>
                <w:placeholder>
                  <w:docPart w:val="29F253E8B433466882534E0A22FD97FD"/>
                </w:placeholder>
                <w:showingPlcHdr/>
                <w:text w:multiLine="1"/>
              </w:sdtPr>
              <w:sdtEndPr>
                <w:rPr>
                  <w:rStyle w:val="PlaceholderText"/>
                  <w:rFonts w:cstheme="minorBidi"/>
                  <w:i/>
                  <w:iCs w:val="0"/>
                  <w:color w:val="7F7F7F" w:themeColor="text1" w:themeTint="80"/>
                  <w:sz w:val="20"/>
                  <w:szCs w:val="20"/>
                </w:rPr>
              </w:sdtEndPr>
              <w:sdtContent>
                <w:r w:rsidR="005A7B2A" w:rsidRPr="00CB5353">
                  <w:rPr>
                    <w:iCs/>
                    <w:color w:val="767171" w:themeColor="background2" w:themeShade="80"/>
                    <w:szCs w:val="18"/>
                    <w:shd w:val="clear" w:color="auto" w:fill="D9D9D9" w:themeFill="background1" w:themeFillShade="D9"/>
                  </w:rPr>
                  <w:t>Type here</w:t>
                </w:r>
              </w:sdtContent>
            </w:sdt>
          </w:p>
        </w:tc>
      </w:tr>
      <w:tr w:rsidR="00631669" w14:paraId="1C003901" w14:textId="77777777" w:rsidTr="00D66FBF">
        <w:tc>
          <w:tcPr>
            <w:tcW w:w="10743" w:type="dxa"/>
            <w:gridSpan w:val="10"/>
            <w:shd w:val="clear" w:color="auto" w:fill="E0D0B4"/>
            <w:vAlign w:val="center"/>
          </w:tcPr>
          <w:p w14:paraId="1BAB76FB" w14:textId="77777777" w:rsidR="00631669" w:rsidRPr="001C00F7" w:rsidRDefault="00631669" w:rsidP="00631669">
            <w:pPr>
              <w:pStyle w:val="Heading1"/>
              <w:framePr w:hSpace="0" w:wrap="auto" w:vAnchor="margin" w:hAnchor="text" w:xAlign="left" w:yAlign="inline"/>
              <w:suppressOverlap w:val="0"/>
              <w:outlineLvl w:val="0"/>
            </w:pPr>
            <w:r>
              <w:t>PROVIDE INFORMATION ABOUT THE ORGANISATION’S CURRENT HOUSING STOCK</w:t>
            </w:r>
          </w:p>
        </w:tc>
      </w:tr>
      <w:tr w:rsidR="00631669" w14:paraId="0378097B" w14:textId="77777777" w:rsidTr="00D66FBF">
        <w:tc>
          <w:tcPr>
            <w:tcW w:w="10743" w:type="dxa"/>
            <w:gridSpan w:val="10"/>
            <w:shd w:val="clear" w:color="auto" w:fill="EFE8D9"/>
          </w:tcPr>
          <w:p w14:paraId="4F978938" w14:textId="77777777" w:rsidR="00631669" w:rsidRDefault="00631669" w:rsidP="00D66FBF">
            <w:r>
              <w:rPr>
                <w:noProof/>
              </w:rPr>
              <w:t>1.</w:t>
            </w:r>
            <w:r w:rsidR="008024FB">
              <w:rPr>
                <w:noProof/>
              </w:rPr>
              <w:t>08</w:t>
            </w:r>
            <w:r>
              <w:rPr>
                <w:noProof/>
              </w:rPr>
              <w:t xml:space="preserve"> Provide a table with details of residential dwellings your organisation currently occupies </w:t>
            </w:r>
            <w:r>
              <w:t xml:space="preserve">including Lot number, dwelling type, </w:t>
            </w:r>
            <w:r w:rsidR="008024FB">
              <w:t>lease details</w:t>
            </w:r>
            <w:r>
              <w:t xml:space="preserve">, and occupant position within organisation. </w:t>
            </w:r>
            <w:r w:rsidR="00FA6438">
              <w:t xml:space="preserve">An example table has been provided at Annexure </w:t>
            </w:r>
            <w:proofErr w:type="gramStart"/>
            <w:r w:rsidR="00FA6438">
              <w:t>1,</w:t>
            </w:r>
            <w:proofErr w:type="gramEnd"/>
            <w:r w:rsidR="00FA6438">
              <w:t xml:space="preserve"> however the table can be provided in any format.</w:t>
            </w:r>
          </w:p>
        </w:tc>
      </w:tr>
      <w:tr w:rsidR="00631669" w14:paraId="12C9548E" w14:textId="77777777" w:rsidTr="00631669">
        <w:tc>
          <w:tcPr>
            <w:tcW w:w="10743" w:type="dxa"/>
            <w:gridSpan w:val="10"/>
            <w:shd w:val="clear" w:color="auto" w:fill="F2F2F2" w:themeFill="background1" w:themeFillShade="F2"/>
          </w:tcPr>
          <w:p w14:paraId="2F1068E2" w14:textId="77777777" w:rsidR="00631669" w:rsidRPr="00B361B2" w:rsidRDefault="00631669" w:rsidP="00631669">
            <w:pPr>
              <w:ind w:left="720"/>
            </w:pPr>
            <w:r w:rsidRPr="00B361B2">
              <w:rPr>
                <w:noProof/>
              </w:rPr>
              <w:tab/>
            </w:r>
            <w:r w:rsidRPr="00B361B2">
              <w:rPr>
                <w:rFonts w:cstheme="minorHAnsi"/>
              </w:rPr>
              <w:t xml:space="preserve"> </w:t>
            </w:r>
            <w:sdt>
              <w:sdtPr>
                <w:rPr>
                  <w:rFonts w:cstheme="minorHAnsi"/>
                  <w:b/>
                  <w:bCs/>
                </w:rPr>
                <w:id w:val="980429020"/>
                <w14:checkbox>
                  <w14:checked w14:val="0"/>
                  <w14:checkedState w14:val="2612" w14:font="MS Gothic"/>
                  <w14:uncheckedState w14:val="2610" w14:font="MS Gothic"/>
                </w14:checkbox>
              </w:sdtPr>
              <w:sdtEndPr/>
              <w:sdtContent>
                <w:r w:rsidR="00B361B2">
                  <w:rPr>
                    <w:rFonts w:ascii="MS Gothic" w:eastAsia="MS Gothic" w:hAnsi="MS Gothic" w:cstheme="minorHAnsi" w:hint="eastAsia"/>
                    <w:b/>
                    <w:bCs/>
                  </w:rPr>
                  <w:t>☐</w:t>
                </w:r>
              </w:sdtContent>
            </w:sdt>
            <w:r w:rsidRPr="00B361B2">
              <w:rPr>
                <w:rFonts w:cstheme="minorHAnsi"/>
              </w:rPr>
              <w:t xml:space="preserve">  Yes, table attached</w:t>
            </w:r>
            <w:r w:rsidRPr="00B361B2">
              <w:rPr>
                <w:rFonts w:cstheme="minorHAnsi"/>
              </w:rPr>
              <w:tab/>
            </w:r>
            <w:r w:rsidRPr="00B361B2">
              <w:rPr>
                <w:rFonts w:cstheme="minorHAnsi"/>
              </w:rPr>
              <w:tab/>
            </w:r>
            <w:r w:rsidRPr="00B361B2">
              <w:rPr>
                <w:rFonts w:cstheme="minorHAnsi"/>
              </w:rPr>
              <w:tab/>
            </w:r>
            <w:sdt>
              <w:sdtPr>
                <w:rPr>
                  <w:rFonts w:cstheme="minorHAnsi"/>
                  <w:b/>
                  <w:bCs/>
                </w:rPr>
                <w:id w:val="-880946161"/>
                <w14:checkbox>
                  <w14:checked w14:val="0"/>
                  <w14:checkedState w14:val="2612" w14:font="MS Gothic"/>
                  <w14:uncheckedState w14:val="2610" w14:font="MS Gothic"/>
                </w14:checkbox>
              </w:sdtPr>
              <w:sdtEndPr/>
              <w:sdtContent>
                <w:r w:rsidR="00B361B2" w:rsidRPr="00B361B2">
                  <w:rPr>
                    <w:rFonts w:ascii="MS Gothic" w:eastAsia="MS Gothic" w:hAnsi="MS Gothic" w:cstheme="minorHAnsi" w:hint="eastAsia"/>
                    <w:b/>
                    <w:bCs/>
                  </w:rPr>
                  <w:t>☐</w:t>
                </w:r>
              </w:sdtContent>
            </w:sdt>
            <w:r w:rsidRPr="00B361B2">
              <w:rPr>
                <w:rFonts w:cstheme="minorHAnsi"/>
              </w:rPr>
              <w:t xml:space="preserve">  No, provide details: </w:t>
            </w:r>
            <w:r w:rsidR="00B361B2">
              <w:rPr>
                <w:rStyle w:val="FormTextChar"/>
              </w:rPr>
              <w:t xml:space="preserve"> </w:t>
            </w:r>
            <w:sdt>
              <w:sdtPr>
                <w:rPr>
                  <w:rStyle w:val="FormTextChar"/>
                </w:rPr>
                <w:alias w:val="Type here"/>
                <w:tag w:val="Type here"/>
                <w:id w:val="-276569165"/>
                <w:placeholder>
                  <w:docPart w:val="B7FB08C0CFF4426595B076DB825CE723"/>
                </w:placeholder>
                <w:showingPlcHdr/>
                <w:text w:multiLine="1"/>
              </w:sdtPr>
              <w:sdtEndPr>
                <w:rPr>
                  <w:rStyle w:val="PlaceholderText"/>
                  <w:rFonts w:cstheme="minorBidi"/>
                  <w:i w:val="0"/>
                  <w:iCs w:val="0"/>
                  <w:color w:val="7F7F7F" w:themeColor="text1" w:themeTint="80"/>
                  <w:sz w:val="22"/>
                  <w:szCs w:val="20"/>
                </w:rPr>
              </w:sdtEndPr>
              <w:sdtContent>
                <w:r w:rsidR="00B361B2" w:rsidRPr="00CB5353">
                  <w:rPr>
                    <w:i/>
                    <w:iCs/>
                    <w:color w:val="767171" w:themeColor="background2" w:themeShade="80"/>
                    <w:sz w:val="20"/>
                    <w:szCs w:val="18"/>
                    <w:shd w:val="clear" w:color="auto" w:fill="D9D9D9" w:themeFill="background1" w:themeFillShade="D9"/>
                  </w:rPr>
                  <w:t>Type here</w:t>
                </w:r>
              </w:sdtContent>
            </w:sdt>
          </w:p>
          <w:p w14:paraId="23947E98" w14:textId="77777777" w:rsidR="00631669" w:rsidRPr="00631669" w:rsidRDefault="00631669" w:rsidP="00631669">
            <w:pPr>
              <w:tabs>
                <w:tab w:val="left" w:pos="4665"/>
              </w:tabs>
              <w:rPr>
                <w:noProof/>
                <w:sz w:val="6"/>
                <w:szCs w:val="6"/>
              </w:rPr>
            </w:pPr>
          </w:p>
        </w:tc>
      </w:tr>
      <w:tr w:rsidR="00631669" w14:paraId="104D5FA9" w14:textId="77777777" w:rsidTr="00631669">
        <w:tc>
          <w:tcPr>
            <w:tcW w:w="10743" w:type="dxa"/>
            <w:gridSpan w:val="10"/>
            <w:shd w:val="clear" w:color="auto" w:fill="3C0919"/>
          </w:tcPr>
          <w:p w14:paraId="50BD7C10" w14:textId="77777777" w:rsidR="00631669" w:rsidRPr="00631669" w:rsidRDefault="00631669" w:rsidP="00631669">
            <w:pPr>
              <w:pStyle w:val="Heading3"/>
              <w:framePr w:hSpace="0" w:wrap="auto" w:vAnchor="margin" w:hAnchor="text" w:xAlign="left" w:yAlign="inline"/>
              <w:spacing w:before="0" w:after="0"/>
              <w:jc w:val="center"/>
              <w:outlineLvl w:val="2"/>
              <w:rPr>
                <w:sz w:val="22"/>
                <w:szCs w:val="18"/>
              </w:rPr>
            </w:pPr>
            <w:r w:rsidRPr="000D1126">
              <w:rPr>
                <w:sz w:val="20"/>
                <w:szCs w:val="16"/>
              </w:rPr>
              <w:t>END OF FORM</w:t>
            </w:r>
          </w:p>
        </w:tc>
      </w:tr>
    </w:tbl>
    <w:p w14:paraId="035B94D0" w14:textId="77777777" w:rsidR="00631669" w:rsidRPr="005A7B2A" w:rsidRDefault="00631669" w:rsidP="004D7C01">
      <w:pPr>
        <w:spacing w:after="0"/>
        <w:ind w:right="-896"/>
        <w:rPr>
          <w:sz w:val="2"/>
          <w:szCs w:val="2"/>
          <w:lang w:val="en-US"/>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10743"/>
      </w:tblGrid>
      <w:tr w:rsidR="003A38A3" w14:paraId="2A06D401" w14:textId="77777777" w:rsidTr="00365798">
        <w:tc>
          <w:tcPr>
            <w:tcW w:w="10743" w:type="dxa"/>
            <w:shd w:val="clear" w:color="auto" w:fill="F95738"/>
            <w:vAlign w:val="center"/>
          </w:tcPr>
          <w:p w14:paraId="6B68AECD" w14:textId="77777777" w:rsidR="003A38A3" w:rsidRPr="005A7B2A" w:rsidRDefault="003A38A3" w:rsidP="00365798">
            <w:pPr>
              <w:pStyle w:val="Heading3"/>
              <w:framePr w:hSpace="0" w:wrap="auto" w:vAnchor="margin" w:hAnchor="text" w:xAlign="left" w:yAlign="inline"/>
              <w:outlineLvl w:val="2"/>
              <w:rPr>
                <w:sz w:val="22"/>
                <w:szCs w:val="18"/>
              </w:rPr>
            </w:pPr>
            <w:r w:rsidRPr="005A7B2A">
              <w:rPr>
                <w:sz w:val="22"/>
                <w:szCs w:val="18"/>
              </w:rPr>
              <w:t>CONFIDENTIALITY AND PRIVACY</w:t>
            </w:r>
          </w:p>
        </w:tc>
      </w:tr>
      <w:tr w:rsidR="003A38A3" w14:paraId="0DA64A81" w14:textId="77777777" w:rsidTr="00365798">
        <w:tc>
          <w:tcPr>
            <w:tcW w:w="10743" w:type="dxa"/>
            <w:shd w:val="clear" w:color="auto" w:fill="F2F2F2" w:themeFill="background1" w:themeFillShade="F2"/>
            <w:vAlign w:val="center"/>
          </w:tcPr>
          <w:p w14:paraId="62FFE2A2" w14:textId="77777777" w:rsidR="003A38A3" w:rsidRPr="005A7B2A" w:rsidRDefault="003A38A3" w:rsidP="004D7C01">
            <w:pPr>
              <w:ind w:left="7"/>
              <w:rPr>
                <w:sz w:val="18"/>
                <w:szCs w:val="18"/>
              </w:rPr>
            </w:pPr>
            <w:r w:rsidRPr="005A7B2A">
              <w:rPr>
                <w:sz w:val="18"/>
                <w:szCs w:val="18"/>
                <w:lang w:val="en-US"/>
              </w:rPr>
              <w:t xml:space="preserve">Jabiru Kabolkmakmen Ltd will use its best endeavors to keep </w:t>
            </w:r>
            <w:r w:rsidR="00193563">
              <w:rPr>
                <w:sz w:val="18"/>
                <w:szCs w:val="18"/>
                <w:lang w:val="en-US"/>
              </w:rPr>
              <w:t>this r</w:t>
            </w:r>
            <w:r w:rsidRPr="005A7B2A">
              <w:rPr>
                <w:sz w:val="18"/>
                <w:szCs w:val="18"/>
                <w:lang w:val="en-US"/>
              </w:rPr>
              <w:t xml:space="preserve">equest confidential. Jabiru Kabolkmakmen is committed to the protection of your personal information and handling of that information in accordance with the Australian Privacy Principles and the </w:t>
            </w:r>
            <w:r w:rsidRPr="005A7B2A">
              <w:rPr>
                <w:i/>
                <w:iCs/>
                <w:sz w:val="18"/>
                <w:szCs w:val="18"/>
                <w:lang w:val="en-US"/>
              </w:rPr>
              <w:t>Privacy Act 1988</w:t>
            </w:r>
            <w:r w:rsidRPr="005A7B2A">
              <w:rPr>
                <w:sz w:val="18"/>
                <w:szCs w:val="18"/>
                <w:lang w:val="en-US"/>
              </w:rPr>
              <w:t xml:space="preserve"> (Cth) (Privacy Act).  Jabiru Kabolkmakmen will collect personal information about you, in the course of you completing this Request Form and (if applicable) in the course of your tenancy. Jabiru Kabolkmakmen’s Privacy </w:t>
            </w:r>
            <w:r w:rsidR="00F71252" w:rsidRPr="005A7B2A">
              <w:rPr>
                <w:sz w:val="18"/>
                <w:szCs w:val="18"/>
                <w:lang w:val="en-US"/>
              </w:rPr>
              <w:t>P</w:t>
            </w:r>
            <w:r w:rsidRPr="005A7B2A">
              <w:rPr>
                <w:sz w:val="18"/>
                <w:szCs w:val="18"/>
                <w:lang w:val="en-US"/>
              </w:rPr>
              <w:t xml:space="preserve">olicy sets out our procedures for the handling of personal information, and information on seeking access or correction, and about making a complaint, including how complaints will be handled. Should you require a copy of this policy, please email </w:t>
            </w:r>
            <w:hyperlink r:id="rId11" w:history="1">
              <w:r w:rsidRPr="005A7B2A">
                <w:rPr>
                  <w:rStyle w:val="Hyperlink"/>
                  <w:rFonts w:cstheme="minorHAnsi"/>
                  <w:b/>
                  <w:bCs/>
                  <w:i/>
                  <w:iCs/>
                  <w:color w:val="3C0919"/>
                  <w:sz w:val="18"/>
                  <w:szCs w:val="18"/>
                  <w:lang w:val="en-US"/>
                </w:rPr>
                <w:t>admin@jabirukabolkmakmen.com.au</w:t>
              </w:r>
            </w:hyperlink>
            <w:r w:rsidRPr="005A7B2A">
              <w:rPr>
                <w:b/>
                <w:bCs/>
                <w:color w:val="3C0919"/>
                <w:sz w:val="18"/>
                <w:szCs w:val="18"/>
                <w:lang w:val="en-US"/>
              </w:rPr>
              <w:t>.</w:t>
            </w:r>
            <w:r w:rsidRPr="005A7B2A">
              <w:rPr>
                <w:sz w:val="18"/>
                <w:szCs w:val="18"/>
                <w:lang w:val="en-US"/>
              </w:rPr>
              <w:t xml:space="preserve"> By providing Jabiru Kabolkmakmen with personal information about a third party (e.g. a primary contact) you warrant that that person consents to Jabiru Kabolkmakmen collecting and handling their personal information in accordance with our Privacy Policy.</w:t>
            </w:r>
          </w:p>
        </w:tc>
      </w:tr>
    </w:tbl>
    <w:p w14:paraId="3F84EEAF" w14:textId="77777777" w:rsidR="00C05338" w:rsidRDefault="00C05338" w:rsidP="00C05338">
      <w:pPr>
        <w:sectPr w:rsidR="00C05338" w:rsidSect="008E6398">
          <w:headerReference w:type="default" r:id="rId12"/>
          <w:footerReference w:type="default" r:id="rId13"/>
          <w:headerReference w:type="first" r:id="rId14"/>
          <w:footerReference w:type="first" r:id="rId15"/>
          <w:pgSz w:w="11906" w:h="16838"/>
          <w:pgMar w:top="1985" w:right="849" w:bottom="993" w:left="851" w:header="680" w:footer="340" w:gutter="0"/>
          <w:cols w:space="708"/>
          <w:titlePg/>
          <w:docGrid w:linePitch="360"/>
        </w:sectPr>
      </w:pPr>
    </w:p>
    <w:tbl>
      <w:tblPr>
        <w:tblStyle w:val="TableGrid"/>
        <w:tblW w:w="6809"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6"/>
      </w:tblGrid>
      <w:tr w:rsidR="00A17BF9" w14:paraId="63D8F30F" w14:textId="77777777" w:rsidTr="0070543E">
        <w:tc>
          <w:tcPr>
            <w:tcW w:w="4253" w:type="dxa"/>
            <w:shd w:val="clear" w:color="auto" w:fill="EFE8D9"/>
            <w:vAlign w:val="center"/>
          </w:tcPr>
          <w:p w14:paraId="69C595C6" w14:textId="77777777" w:rsidR="00A17BF9" w:rsidRPr="004D7C01" w:rsidRDefault="00A17BF9" w:rsidP="00A17BF9">
            <w:pPr>
              <w:jc w:val="right"/>
              <w:rPr>
                <w:b/>
                <w:bCs/>
                <w:szCs w:val="20"/>
              </w:rPr>
            </w:pPr>
            <w:r w:rsidRPr="004D7C01">
              <w:rPr>
                <w:b/>
                <w:bCs/>
                <w:szCs w:val="20"/>
              </w:rPr>
              <w:lastRenderedPageBreak/>
              <w:t>Date of Application:</w:t>
            </w:r>
          </w:p>
        </w:tc>
        <w:tc>
          <w:tcPr>
            <w:tcW w:w="2556" w:type="dxa"/>
            <w:shd w:val="clear" w:color="auto" w:fill="F2F2F2" w:themeFill="background1" w:themeFillShade="F2"/>
            <w:vAlign w:val="center"/>
          </w:tcPr>
          <w:p w14:paraId="5C0FC3D7" w14:textId="176F9A71" w:rsidR="00A17BF9" w:rsidRPr="004D7C01" w:rsidRDefault="00A17BF9" w:rsidP="00A17BF9">
            <w:pPr>
              <w:pStyle w:val="NoSpacing"/>
              <w:jc w:val="center"/>
            </w:pPr>
            <w:r>
              <w:fldChar w:fldCharType="begin"/>
            </w:r>
            <w:r>
              <w:instrText xml:space="preserve"> DATE \@ "d MMMM yyyy" </w:instrText>
            </w:r>
            <w:r>
              <w:fldChar w:fldCharType="separate"/>
            </w:r>
            <w:r w:rsidR="00657292">
              <w:rPr>
                <w:noProof/>
              </w:rPr>
              <w:t>3 June 2020</w:t>
            </w:r>
            <w:r>
              <w:fldChar w:fldCharType="end"/>
            </w:r>
          </w:p>
        </w:tc>
      </w:tr>
    </w:tbl>
    <w:p w14:paraId="14F16C21" w14:textId="77777777" w:rsidR="001C00F7" w:rsidRPr="00A17BF9" w:rsidRDefault="001C00F7" w:rsidP="001C00F7">
      <w:pPr>
        <w:tabs>
          <w:tab w:val="left" w:pos="1710"/>
        </w:tabs>
        <w:rPr>
          <w:sz w:val="2"/>
          <w:szCs w:val="2"/>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399"/>
        <w:gridCol w:w="1274"/>
        <w:gridCol w:w="1700"/>
        <w:gridCol w:w="3260"/>
        <w:gridCol w:w="4110"/>
      </w:tblGrid>
      <w:tr w:rsidR="001C00F7" w14:paraId="541B23B3" w14:textId="77777777" w:rsidTr="00A17BF9">
        <w:tc>
          <w:tcPr>
            <w:tcW w:w="10743" w:type="dxa"/>
            <w:gridSpan w:val="5"/>
            <w:shd w:val="clear" w:color="auto" w:fill="E0D0B4"/>
            <w:vAlign w:val="center"/>
          </w:tcPr>
          <w:p w14:paraId="0CCDF420" w14:textId="77777777" w:rsidR="001C00F7" w:rsidRPr="009426E3" w:rsidRDefault="001C00F7" w:rsidP="00A17BF9">
            <w:pPr>
              <w:pStyle w:val="Heading1"/>
              <w:framePr w:hSpace="0" w:wrap="auto" w:vAnchor="margin" w:hAnchor="text" w:xAlign="left" w:yAlign="inline"/>
              <w:suppressOverlap w:val="0"/>
              <w:outlineLvl w:val="0"/>
              <w:rPr>
                <w:noProof/>
              </w:rPr>
            </w:pPr>
            <w:r>
              <w:rPr>
                <w:noProof/>
              </w:rPr>
              <w:t>INFORMATION ABOUT APPLICANT ORGANISATION’S CURRENT HOUSING STOCK</w:t>
            </w:r>
          </w:p>
        </w:tc>
      </w:tr>
      <w:tr w:rsidR="001C00F7" w14:paraId="0CA69D6B" w14:textId="77777777" w:rsidTr="001C00F7">
        <w:tc>
          <w:tcPr>
            <w:tcW w:w="10743" w:type="dxa"/>
            <w:gridSpan w:val="5"/>
            <w:shd w:val="clear" w:color="auto" w:fill="EFE8D9"/>
            <w:vAlign w:val="center"/>
          </w:tcPr>
          <w:p w14:paraId="30356D15" w14:textId="72AA98DF" w:rsidR="001C00F7" w:rsidRDefault="008024FB" w:rsidP="001C00F7">
            <w:pPr>
              <w:rPr>
                <w:noProof/>
              </w:rPr>
            </w:pPr>
            <w:r>
              <w:t>This table has been provided to assist the applic</w:t>
            </w:r>
            <w:bookmarkStart w:id="2" w:name="_GoBack"/>
            <w:bookmarkEnd w:id="2"/>
            <w:r>
              <w:t>ant with the completion of item 1.</w:t>
            </w:r>
            <w:r w:rsidR="00657292">
              <w:t>08</w:t>
            </w:r>
            <w:r>
              <w:t>. The information requested can be provided in any format.</w:t>
            </w:r>
          </w:p>
        </w:tc>
      </w:tr>
      <w:tr w:rsidR="00E132FC" w14:paraId="58F7465C" w14:textId="77777777" w:rsidTr="00E132FC">
        <w:tc>
          <w:tcPr>
            <w:tcW w:w="399" w:type="dxa"/>
            <w:shd w:val="clear" w:color="auto" w:fill="EFE8D9"/>
          </w:tcPr>
          <w:p w14:paraId="6EF1BCBA" w14:textId="77777777" w:rsidR="00E132FC" w:rsidRPr="003729FF" w:rsidRDefault="00E132FC" w:rsidP="001C00F7">
            <w:pPr>
              <w:rPr>
                <w:b/>
                <w:bCs/>
              </w:rPr>
            </w:pPr>
            <w:r>
              <w:rPr>
                <w:b/>
                <w:bCs/>
              </w:rPr>
              <w:t>#</w:t>
            </w:r>
          </w:p>
        </w:tc>
        <w:tc>
          <w:tcPr>
            <w:tcW w:w="1274" w:type="dxa"/>
            <w:shd w:val="clear" w:color="auto" w:fill="EFE8D9"/>
          </w:tcPr>
          <w:p w14:paraId="4AE227E0" w14:textId="77777777" w:rsidR="00E132FC" w:rsidRPr="003729FF" w:rsidRDefault="00E132FC" w:rsidP="001C00F7">
            <w:pPr>
              <w:rPr>
                <w:b/>
                <w:bCs/>
              </w:rPr>
            </w:pPr>
            <w:r w:rsidRPr="003729FF">
              <w:rPr>
                <w:b/>
                <w:bCs/>
              </w:rPr>
              <w:t>Lot No.</w:t>
            </w:r>
          </w:p>
        </w:tc>
        <w:tc>
          <w:tcPr>
            <w:tcW w:w="1700" w:type="dxa"/>
            <w:shd w:val="clear" w:color="auto" w:fill="EFE8D9"/>
          </w:tcPr>
          <w:p w14:paraId="6120A366" w14:textId="77777777" w:rsidR="00E132FC" w:rsidRPr="003729FF" w:rsidRDefault="00E132FC" w:rsidP="001C00F7">
            <w:pPr>
              <w:rPr>
                <w:b/>
                <w:bCs/>
              </w:rPr>
            </w:pPr>
            <w:r w:rsidRPr="003729FF">
              <w:rPr>
                <w:b/>
                <w:bCs/>
              </w:rPr>
              <w:t>Dwelling Type</w:t>
            </w:r>
          </w:p>
        </w:tc>
        <w:tc>
          <w:tcPr>
            <w:tcW w:w="3260" w:type="dxa"/>
            <w:shd w:val="clear" w:color="auto" w:fill="EFE8D9"/>
          </w:tcPr>
          <w:p w14:paraId="3C2976E4" w14:textId="77777777" w:rsidR="00E132FC" w:rsidRPr="003729FF" w:rsidRDefault="00E132FC" w:rsidP="001C00F7">
            <w:pPr>
              <w:rPr>
                <w:b/>
                <w:bCs/>
              </w:rPr>
            </w:pPr>
            <w:r>
              <w:rPr>
                <w:b/>
                <w:bCs/>
              </w:rPr>
              <w:t>Details (select one)</w:t>
            </w:r>
          </w:p>
        </w:tc>
        <w:tc>
          <w:tcPr>
            <w:tcW w:w="4110" w:type="dxa"/>
            <w:shd w:val="clear" w:color="auto" w:fill="EFE8D9"/>
          </w:tcPr>
          <w:p w14:paraId="1DC2E5D1" w14:textId="77777777" w:rsidR="00E132FC" w:rsidRPr="003729FF" w:rsidRDefault="00B07F17" w:rsidP="001C00F7">
            <w:pPr>
              <w:rPr>
                <w:b/>
                <w:bCs/>
              </w:rPr>
            </w:pPr>
            <w:r>
              <w:rPr>
                <w:b/>
                <w:bCs/>
              </w:rPr>
              <w:t>Occupant Details</w:t>
            </w:r>
          </w:p>
        </w:tc>
      </w:tr>
      <w:tr w:rsidR="00B361B2" w:rsidRPr="00B361B2" w14:paraId="77F1E933" w14:textId="77777777" w:rsidTr="000D5E9B">
        <w:trPr>
          <w:trHeight w:val="284"/>
        </w:trPr>
        <w:tc>
          <w:tcPr>
            <w:tcW w:w="399" w:type="dxa"/>
            <w:shd w:val="clear" w:color="auto" w:fill="F2F2F2" w:themeFill="background1" w:themeFillShade="F2"/>
            <w:vAlign w:val="center"/>
          </w:tcPr>
          <w:p w14:paraId="2153238C" w14:textId="77777777" w:rsidR="00B361B2" w:rsidRPr="009C35FC" w:rsidRDefault="00B361B2" w:rsidP="000D5E9B">
            <w:pPr>
              <w:spacing w:after="0"/>
              <w:rPr>
                <w:sz w:val="18"/>
                <w:szCs w:val="18"/>
              </w:rPr>
            </w:pPr>
            <w:r>
              <w:rPr>
                <w:sz w:val="18"/>
                <w:szCs w:val="18"/>
              </w:rPr>
              <w:t>1</w:t>
            </w:r>
          </w:p>
        </w:tc>
        <w:tc>
          <w:tcPr>
            <w:tcW w:w="1274" w:type="dxa"/>
            <w:shd w:val="clear" w:color="auto" w:fill="F2F2F2" w:themeFill="background1" w:themeFillShade="F2"/>
            <w:vAlign w:val="center"/>
          </w:tcPr>
          <w:sdt>
            <w:sdtPr>
              <w:rPr>
                <w:rStyle w:val="SubtleEmphasis"/>
                <w:szCs w:val="18"/>
              </w:rPr>
              <w:alias w:val="Type here"/>
              <w:tag w:val="Type here"/>
              <w:id w:val="-129329603"/>
              <w:placeholder>
                <w:docPart w:val="4974C4AA24B24870B42FAFABDE50EE85"/>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0D876976"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310914103"/>
            <w:placeholder>
              <w:docPart w:val="FC0ADE95558F48D98D5A7115CC2B381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1EE57ECE"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724751085"/>
            <w:placeholder>
              <w:docPart w:val="F81FC7B5E6444AE6973E264CD077CF8B"/>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653E5B62"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c>
          <w:tcPr>
            <w:tcW w:w="4110" w:type="dxa"/>
            <w:shd w:val="clear" w:color="auto" w:fill="F2F2F2" w:themeFill="background1" w:themeFillShade="F2"/>
            <w:vAlign w:val="center"/>
          </w:tcPr>
          <w:sdt>
            <w:sdtPr>
              <w:rPr>
                <w:rStyle w:val="FormTextChar"/>
                <w:i w:val="0"/>
                <w:szCs w:val="18"/>
              </w:rPr>
              <w:id w:val="399259473"/>
              <w:placeholder>
                <w:docPart w:val="94DE00F18805446292A2DD68C79FF939"/>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p w14:paraId="2444A16F"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sdtContent>
          </w:sdt>
        </w:tc>
      </w:tr>
      <w:tr w:rsidR="00B361B2" w:rsidRPr="00B361B2" w14:paraId="061573F8" w14:textId="77777777" w:rsidTr="000D5E9B">
        <w:trPr>
          <w:trHeight w:val="284"/>
        </w:trPr>
        <w:tc>
          <w:tcPr>
            <w:tcW w:w="399" w:type="dxa"/>
            <w:shd w:val="clear" w:color="auto" w:fill="F2F2F2" w:themeFill="background1" w:themeFillShade="F2"/>
            <w:vAlign w:val="center"/>
          </w:tcPr>
          <w:p w14:paraId="168C4D7B" w14:textId="77777777" w:rsidR="00B361B2" w:rsidRPr="009C35FC" w:rsidRDefault="00B361B2" w:rsidP="000D5E9B">
            <w:pPr>
              <w:spacing w:after="0"/>
              <w:rPr>
                <w:sz w:val="18"/>
                <w:szCs w:val="18"/>
              </w:rPr>
            </w:pPr>
            <w:r w:rsidRPr="009C35FC">
              <w:rPr>
                <w:sz w:val="18"/>
                <w:szCs w:val="18"/>
              </w:rPr>
              <w:t>2</w:t>
            </w:r>
          </w:p>
        </w:tc>
        <w:tc>
          <w:tcPr>
            <w:tcW w:w="1274" w:type="dxa"/>
            <w:shd w:val="clear" w:color="auto" w:fill="F2F2F2" w:themeFill="background1" w:themeFillShade="F2"/>
            <w:vAlign w:val="center"/>
          </w:tcPr>
          <w:sdt>
            <w:sdtPr>
              <w:rPr>
                <w:rStyle w:val="SubtleEmphasis"/>
                <w:szCs w:val="18"/>
              </w:rPr>
              <w:alias w:val="Type here"/>
              <w:tag w:val="Type here"/>
              <w:id w:val="980509999"/>
              <w:placeholder>
                <w:docPart w:val="700608D296F2427B98BA962ED777E3F6"/>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1F851637" w14:textId="77777777" w:rsidR="00B361B2" w:rsidRPr="00B361B2" w:rsidRDefault="00B361B2" w:rsidP="000D5E9B">
                <w:pPr>
                  <w:pStyle w:val="NoSpacing"/>
                  <w:spacing w:before="0" w:after="0" w:line="242" w:lineRule="auto"/>
                  <w:rPr>
                    <w:rStyle w:val="SubtleEmphasis"/>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552209726"/>
            <w:placeholder>
              <w:docPart w:val="74CE77DAA8D1418C933E258014CC49A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4FB20E1A"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112326287"/>
            <w:placeholder>
              <w:docPart w:val="D9C366974DF243D6ACC68100CC6F979C"/>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7CD3D847"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tc>
          <w:tcPr>
            <w:tcW w:w="4110" w:type="dxa"/>
            <w:shd w:val="clear" w:color="auto" w:fill="F2F2F2" w:themeFill="background1" w:themeFillShade="F2"/>
            <w:vAlign w:val="center"/>
          </w:tcPr>
          <w:sdt>
            <w:sdtPr>
              <w:rPr>
                <w:rStyle w:val="FormTextChar"/>
                <w:i w:val="0"/>
                <w:szCs w:val="18"/>
              </w:rPr>
              <w:id w:val="-1813016273"/>
              <w:placeholder>
                <w:docPart w:val="BA834901BE2046D19EE62AD4A2493687"/>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p w14:paraId="661D1E04" w14:textId="77777777" w:rsidR="00B361B2" w:rsidRPr="00B361B2" w:rsidRDefault="00B361B2" w:rsidP="000D5E9B">
                <w:pPr>
                  <w:spacing w:before="0" w:after="0" w:line="242" w:lineRule="auto"/>
                  <w:rPr>
                    <w:rStyle w:val="FormTextChar"/>
                    <w:i w:val="0"/>
                    <w:szCs w:val="18"/>
                  </w:rPr>
                </w:pPr>
                <w:r w:rsidRPr="00B361B2">
                  <w:rPr>
                    <w:rStyle w:val="PlaceholderText"/>
                    <w:iCs/>
                    <w:sz w:val="18"/>
                    <w:szCs w:val="18"/>
                  </w:rPr>
                  <w:t>Choose an item.</w:t>
                </w:r>
              </w:p>
            </w:sdtContent>
          </w:sdt>
        </w:tc>
      </w:tr>
      <w:tr w:rsidR="00B361B2" w:rsidRPr="00B361B2" w14:paraId="53572FA8" w14:textId="77777777" w:rsidTr="000D5E9B">
        <w:trPr>
          <w:trHeight w:val="284"/>
        </w:trPr>
        <w:tc>
          <w:tcPr>
            <w:tcW w:w="399" w:type="dxa"/>
            <w:shd w:val="clear" w:color="auto" w:fill="F2F2F2" w:themeFill="background1" w:themeFillShade="F2"/>
            <w:vAlign w:val="center"/>
          </w:tcPr>
          <w:p w14:paraId="000EB5E2" w14:textId="77777777" w:rsidR="00B361B2" w:rsidRPr="009C35FC" w:rsidRDefault="00B361B2" w:rsidP="000D5E9B">
            <w:pPr>
              <w:spacing w:after="0"/>
              <w:rPr>
                <w:sz w:val="18"/>
                <w:szCs w:val="18"/>
              </w:rPr>
            </w:pPr>
            <w:r w:rsidRPr="009C35FC">
              <w:rPr>
                <w:sz w:val="18"/>
                <w:szCs w:val="18"/>
              </w:rPr>
              <w:t>3</w:t>
            </w:r>
          </w:p>
        </w:tc>
        <w:tc>
          <w:tcPr>
            <w:tcW w:w="1274" w:type="dxa"/>
            <w:shd w:val="clear" w:color="auto" w:fill="F2F2F2" w:themeFill="background1" w:themeFillShade="F2"/>
            <w:vAlign w:val="center"/>
          </w:tcPr>
          <w:sdt>
            <w:sdtPr>
              <w:rPr>
                <w:rStyle w:val="SubtleEmphasis"/>
                <w:szCs w:val="18"/>
              </w:rPr>
              <w:alias w:val="Type here"/>
              <w:tag w:val="Type here"/>
              <w:id w:val="-1319950796"/>
              <w:placeholder>
                <w:docPart w:val="5EAA2285E42A442C90C47A0D9A176233"/>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4F6448D6"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994949217"/>
            <w:placeholder>
              <w:docPart w:val="2F628F8D9174465A9BF63DDE037B9452"/>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554B1A40"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803620071"/>
            <w:placeholder>
              <w:docPart w:val="A4357B4283F3452C9FB0CA607F14A3E6"/>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3D3AEEEE"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476303391"/>
            <w:placeholder>
              <w:docPart w:val="E4C5281302554E438820053DB218D3FA"/>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18ECE699"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6503D1F2" w14:textId="77777777" w:rsidTr="000D5E9B">
        <w:trPr>
          <w:trHeight w:val="284"/>
        </w:trPr>
        <w:tc>
          <w:tcPr>
            <w:tcW w:w="399" w:type="dxa"/>
            <w:shd w:val="clear" w:color="auto" w:fill="F2F2F2" w:themeFill="background1" w:themeFillShade="F2"/>
            <w:vAlign w:val="center"/>
          </w:tcPr>
          <w:p w14:paraId="52CC2316" w14:textId="77777777" w:rsidR="00B361B2" w:rsidRPr="009C35FC" w:rsidRDefault="00B361B2" w:rsidP="000D5E9B">
            <w:pPr>
              <w:spacing w:after="0"/>
              <w:rPr>
                <w:sz w:val="18"/>
                <w:szCs w:val="18"/>
              </w:rPr>
            </w:pPr>
            <w:r w:rsidRPr="009C35FC">
              <w:rPr>
                <w:sz w:val="18"/>
                <w:szCs w:val="18"/>
              </w:rPr>
              <w:t>4</w:t>
            </w:r>
          </w:p>
        </w:tc>
        <w:tc>
          <w:tcPr>
            <w:tcW w:w="1274" w:type="dxa"/>
            <w:shd w:val="clear" w:color="auto" w:fill="F2F2F2" w:themeFill="background1" w:themeFillShade="F2"/>
            <w:vAlign w:val="center"/>
          </w:tcPr>
          <w:sdt>
            <w:sdtPr>
              <w:rPr>
                <w:rStyle w:val="SubtleEmphasis"/>
                <w:szCs w:val="18"/>
              </w:rPr>
              <w:alias w:val="Type here"/>
              <w:tag w:val="Type here"/>
              <w:id w:val="518741576"/>
              <w:placeholder>
                <w:docPart w:val="61AE9E342418407CA146BE241BADEDCB"/>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7C6AE1C6"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339532574"/>
            <w:placeholder>
              <w:docPart w:val="AD6457E824234721889657C366526B6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2B646084"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263815677"/>
            <w:placeholder>
              <w:docPart w:val="BCEED784CCBA41AA8BDFABC322EFE161"/>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44D77DE5"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382518156"/>
            <w:placeholder>
              <w:docPart w:val="79C0C131D4F3480CAE298026963C9C2F"/>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1A05A125"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50CAFF9B" w14:textId="77777777" w:rsidTr="000D5E9B">
        <w:trPr>
          <w:trHeight w:val="284"/>
        </w:trPr>
        <w:tc>
          <w:tcPr>
            <w:tcW w:w="399" w:type="dxa"/>
            <w:shd w:val="clear" w:color="auto" w:fill="F2F2F2" w:themeFill="background1" w:themeFillShade="F2"/>
            <w:vAlign w:val="center"/>
          </w:tcPr>
          <w:p w14:paraId="5E9A1205" w14:textId="77777777" w:rsidR="00B361B2" w:rsidRPr="009C35FC" w:rsidRDefault="00B361B2" w:rsidP="000D5E9B">
            <w:pPr>
              <w:spacing w:after="0"/>
              <w:rPr>
                <w:sz w:val="18"/>
                <w:szCs w:val="18"/>
              </w:rPr>
            </w:pPr>
            <w:r w:rsidRPr="009C35FC">
              <w:rPr>
                <w:sz w:val="18"/>
                <w:szCs w:val="18"/>
              </w:rPr>
              <w:t>5</w:t>
            </w:r>
          </w:p>
        </w:tc>
        <w:tc>
          <w:tcPr>
            <w:tcW w:w="1274" w:type="dxa"/>
            <w:shd w:val="clear" w:color="auto" w:fill="F2F2F2" w:themeFill="background1" w:themeFillShade="F2"/>
            <w:vAlign w:val="center"/>
          </w:tcPr>
          <w:sdt>
            <w:sdtPr>
              <w:rPr>
                <w:rStyle w:val="SubtleEmphasis"/>
                <w:szCs w:val="18"/>
              </w:rPr>
              <w:alias w:val="Type here"/>
              <w:tag w:val="Type here"/>
              <w:id w:val="1141848941"/>
              <w:placeholder>
                <w:docPart w:val="D355C71CE7884AE88727E03F956CC054"/>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57B2333D"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600300107"/>
            <w:placeholder>
              <w:docPart w:val="CF26615F8D1941BD8BAFAC3DAC94C311"/>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6A649ACD"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870988472"/>
            <w:placeholder>
              <w:docPart w:val="8C713F236BFE4E6AA5B1BD552CEFFDAF"/>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30939D0A"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650183805"/>
            <w:placeholder>
              <w:docPart w:val="34144747AF88446D8467C4C06413E45F"/>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29FC580F"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A04B42C" w14:textId="77777777" w:rsidTr="000D5E9B">
        <w:trPr>
          <w:trHeight w:val="284"/>
        </w:trPr>
        <w:tc>
          <w:tcPr>
            <w:tcW w:w="399" w:type="dxa"/>
            <w:shd w:val="clear" w:color="auto" w:fill="F2F2F2" w:themeFill="background1" w:themeFillShade="F2"/>
            <w:vAlign w:val="center"/>
          </w:tcPr>
          <w:p w14:paraId="16BCB414" w14:textId="77777777" w:rsidR="00B361B2" w:rsidRPr="009C35FC" w:rsidRDefault="00B361B2" w:rsidP="000D5E9B">
            <w:pPr>
              <w:spacing w:after="0"/>
              <w:rPr>
                <w:sz w:val="18"/>
                <w:szCs w:val="18"/>
              </w:rPr>
            </w:pPr>
            <w:r w:rsidRPr="009C35FC">
              <w:rPr>
                <w:sz w:val="18"/>
                <w:szCs w:val="18"/>
              </w:rPr>
              <w:t>6</w:t>
            </w:r>
          </w:p>
        </w:tc>
        <w:tc>
          <w:tcPr>
            <w:tcW w:w="1274" w:type="dxa"/>
            <w:shd w:val="clear" w:color="auto" w:fill="F2F2F2" w:themeFill="background1" w:themeFillShade="F2"/>
            <w:vAlign w:val="center"/>
          </w:tcPr>
          <w:sdt>
            <w:sdtPr>
              <w:rPr>
                <w:rStyle w:val="SubtleEmphasis"/>
                <w:szCs w:val="18"/>
              </w:rPr>
              <w:alias w:val="Type here"/>
              <w:tag w:val="Type here"/>
              <w:id w:val="485128846"/>
              <w:placeholder>
                <w:docPart w:val="603C27709A36435A84AF4925250C1686"/>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605523C7"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448284033"/>
            <w:placeholder>
              <w:docPart w:val="24E34CFD9BA44A49AB4735BC7CF0CD3F"/>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3D4A7231"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85915142"/>
            <w:placeholder>
              <w:docPart w:val="1A22F0FE030642E18132BB6F5DE88D65"/>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6C0BA707"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381057973"/>
            <w:placeholder>
              <w:docPart w:val="9B7DAC1C46844C6D99BAE8D568BD4FA3"/>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1613A098"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392B23E" w14:textId="77777777" w:rsidTr="000D5E9B">
        <w:trPr>
          <w:trHeight w:val="284"/>
        </w:trPr>
        <w:tc>
          <w:tcPr>
            <w:tcW w:w="399" w:type="dxa"/>
            <w:shd w:val="clear" w:color="auto" w:fill="F2F2F2" w:themeFill="background1" w:themeFillShade="F2"/>
            <w:vAlign w:val="center"/>
          </w:tcPr>
          <w:p w14:paraId="7180C45D" w14:textId="77777777" w:rsidR="00B361B2" w:rsidRPr="009C35FC" w:rsidRDefault="00B361B2" w:rsidP="000D5E9B">
            <w:pPr>
              <w:spacing w:after="0"/>
              <w:rPr>
                <w:sz w:val="18"/>
                <w:szCs w:val="18"/>
              </w:rPr>
            </w:pPr>
            <w:r w:rsidRPr="009C35FC">
              <w:rPr>
                <w:sz w:val="18"/>
                <w:szCs w:val="18"/>
              </w:rPr>
              <w:t>7</w:t>
            </w:r>
          </w:p>
        </w:tc>
        <w:tc>
          <w:tcPr>
            <w:tcW w:w="1274" w:type="dxa"/>
            <w:shd w:val="clear" w:color="auto" w:fill="F2F2F2" w:themeFill="background1" w:themeFillShade="F2"/>
            <w:vAlign w:val="center"/>
          </w:tcPr>
          <w:sdt>
            <w:sdtPr>
              <w:rPr>
                <w:rStyle w:val="SubtleEmphasis"/>
                <w:szCs w:val="18"/>
              </w:rPr>
              <w:alias w:val="Type here"/>
              <w:tag w:val="Type here"/>
              <w:id w:val="-249825612"/>
              <w:placeholder>
                <w:docPart w:val="93C77716D3DE4441A5CF2080FF11FD1D"/>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73FA0F74"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2113194716"/>
            <w:placeholder>
              <w:docPart w:val="C4A23CB726F24617841E13DCF83FE8ED"/>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5B2FD617"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711860168"/>
            <w:placeholder>
              <w:docPart w:val="D10BD020F44944CAAE4AFCEE1574002B"/>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5535216C"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435178348"/>
            <w:placeholder>
              <w:docPart w:val="3EADC77E79FA448BA02FC70115FBE4C8"/>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725009BE"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2746E61B" w14:textId="77777777" w:rsidTr="000D5E9B">
        <w:trPr>
          <w:trHeight w:val="284"/>
        </w:trPr>
        <w:tc>
          <w:tcPr>
            <w:tcW w:w="399" w:type="dxa"/>
            <w:shd w:val="clear" w:color="auto" w:fill="F2F2F2" w:themeFill="background1" w:themeFillShade="F2"/>
            <w:vAlign w:val="center"/>
          </w:tcPr>
          <w:p w14:paraId="2DCC9D83" w14:textId="77777777" w:rsidR="00B361B2" w:rsidRPr="009C35FC" w:rsidRDefault="00B361B2" w:rsidP="000D5E9B">
            <w:pPr>
              <w:spacing w:after="0"/>
              <w:rPr>
                <w:sz w:val="18"/>
                <w:szCs w:val="18"/>
              </w:rPr>
            </w:pPr>
            <w:r w:rsidRPr="009C35FC">
              <w:rPr>
                <w:sz w:val="18"/>
                <w:szCs w:val="18"/>
              </w:rPr>
              <w:t>8</w:t>
            </w:r>
          </w:p>
        </w:tc>
        <w:tc>
          <w:tcPr>
            <w:tcW w:w="1274" w:type="dxa"/>
            <w:shd w:val="clear" w:color="auto" w:fill="F2F2F2" w:themeFill="background1" w:themeFillShade="F2"/>
            <w:vAlign w:val="center"/>
          </w:tcPr>
          <w:sdt>
            <w:sdtPr>
              <w:rPr>
                <w:rStyle w:val="SubtleEmphasis"/>
                <w:szCs w:val="18"/>
              </w:rPr>
              <w:alias w:val="Type here"/>
              <w:tag w:val="Type here"/>
              <w:id w:val="1343049424"/>
              <w:placeholder>
                <w:docPart w:val="A22F0C10608F4EC3AA699F9599DE3BD7"/>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1DC36BC8"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929300573"/>
            <w:placeholder>
              <w:docPart w:val="D0BF7DE2FBDC421D882C5F1924C54468"/>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6D0A8C2E"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663511287"/>
            <w:placeholder>
              <w:docPart w:val="FA77DAB4FFFA47BCA2138A79947111F0"/>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48B0A736"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180807162"/>
            <w:placeholder>
              <w:docPart w:val="25769EA401BA40D88820CCD947ECA47F"/>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3C0BAF0A"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AE162AE" w14:textId="77777777" w:rsidTr="000D5E9B">
        <w:trPr>
          <w:trHeight w:val="284"/>
        </w:trPr>
        <w:tc>
          <w:tcPr>
            <w:tcW w:w="399" w:type="dxa"/>
            <w:shd w:val="clear" w:color="auto" w:fill="F2F2F2" w:themeFill="background1" w:themeFillShade="F2"/>
            <w:vAlign w:val="center"/>
          </w:tcPr>
          <w:p w14:paraId="65F65A9F" w14:textId="77777777" w:rsidR="00B361B2" w:rsidRPr="009C35FC" w:rsidRDefault="00B361B2" w:rsidP="000D5E9B">
            <w:pPr>
              <w:spacing w:after="0"/>
              <w:rPr>
                <w:sz w:val="18"/>
                <w:szCs w:val="18"/>
              </w:rPr>
            </w:pPr>
            <w:r w:rsidRPr="009C35FC">
              <w:rPr>
                <w:sz w:val="18"/>
                <w:szCs w:val="18"/>
              </w:rPr>
              <w:t>9</w:t>
            </w:r>
          </w:p>
        </w:tc>
        <w:tc>
          <w:tcPr>
            <w:tcW w:w="1274" w:type="dxa"/>
            <w:shd w:val="clear" w:color="auto" w:fill="F2F2F2" w:themeFill="background1" w:themeFillShade="F2"/>
            <w:vAlign w:val="center"/>
          </w:tcPr>
          <w:sdt>
            <w:sdtPr>
              <w:rPr>
                <w:rStyle w:val="SubtleEmphasis"/>
                <w:szCs w:val="18"/>
              </w:rPr>
              <w:alias w:val="Type here"/>
              <w:tag w:val="Type here"/>
              <w:id w:val="371197647"/>
              <w:placeholder>
                <w:docPart w:val="ED3AA2C163804DCEAF1D8E14AA4CB535"/>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36FF642C"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792354983"/>
            <w:placeholder>
              <w:docPart w:val="994A9C8C0A47416E89AE5BE6316A66D0"/>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7EB2C0BA"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930647755"/>
            <w:placeholder>
              <w:docPart w:val="7929E0FE38774BB89FA69AFAA2C1010F"/>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2A988A1F"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519697168"/>
            <w:placeholder>
              <w:docPart w:val="079FD8DE2722458B99164FE113221C32"/>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38F78621"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19EC3E39" w14:textId="77777777" w:rsidTr="000D5E9B">
        <w:trPr>
          <w:trHeight w:val="284"/>
        </w:trPr>
        <w:tc>
          <w:tcPr>
            <w:tcW w:w="399" w:type="dxa"/>
            <w:shd w:val="clear" w:color="auto" w:fill="F2F2F2" w:themeFill="background1" w:themeFillShade="F2"/>
            <w:vAlign w:val="center"/>
          </w:tcPr>
          <w:p w14:paraId="039353A7" w14:textId="77777777" w:rsidR="00B361B2" w:rsidRPr="009C35FC" w:rsidRDefault="00B361B2" w:rsidP="000D5E9B">
            <w:pPr>
              <w:spacing w:after="0"/>
              <w:rPr>
                <w:sz w:val="18"/>
                <w:szCs w:val="18"/>
              </w:rPr>
            </w:pPr>
            <w:r w:rsidRPr="009C35FC">
              <w:rPr>
                <w:sz w:val="18"/>
                <w:szCs w:val="18"/>
              </w:rPr>
              <w:t>10</w:t>
            </w:r>
          </w:p>
        </w:tc>
        <w:tc>
          <w:tcPr>
            <w:tcW w:w="1274" w:type="dxa"/>
            <w:shd w:val="clear" w:color="auto" w:fill="F2F2F2" w:themeFill="background1" w:themeFillShade="F2"/>
            <w:vAlign w:val="center"/>
          </w:tcPr>
          <w:sdt>
            <w:sdtPr>
              <w:rPr>
                <w:rStyle w:val="SubtleEmphasis"/>
                <w:szCs w:val="18"/>
              </w:rPr>
              <w:alias w:val="Type here"/>
              <w:tag w:val="Type here"/>
              <w:id w:val="-1424106090"/>
              <w:placeholder>
                <w:docPart w:val="DF5397CBAA6C4155B66863197E6D391B"/>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45FCE81D"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019995551"/>
            <w:placeholder>
              <w:docPart w:val="8C589598BDCE4EE1BD31B426E461696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12616E17"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481347424"/>
            <w:placeholder>
              <w:docPart w:val="568DA5B0E6524754B9EC6921AFA67E2C"/>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3EC91BC2"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281336635"/>
            <w:placeholder>
              <w:docPart w:val="CEF7D7649C314CB9B8A31290EC830715"/>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443AAC2E"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79B11795" w14:textId="77777777" w:rsidTr="000D5E9B">
        <w:trPr>
          <w:trHeight w:val="284"/>
        </w:trPr>
        <w:tc>
          <w:tcPr>
            <w:tcW w:w="399" w:type="dxa"/>
            <w:shd w:val="clear" w:color="auto" w:fill="F2F2F2" w:themeFill="background1" w:themeFillShade="F2"/>
            <w:vAlign w:val="center"/>
          </w:tcPr>
          <w:p w14:paraId="171BDE8F" w14:textId="77777777" w:rsidR="00B361B2" w:rsidRPr="009C35FC" w:rsidRDefault="00B361B2" w:rsidP="000D5E9B">
            <w:pPr>
              <w:spacing w:after="0"/>
              <w:rPr>
                <w:sz w:val="18"/>
                <w:szCs w:val="18"/>
              </w:rPr>
            </w:pPr>
            <w:r w:rsidRPr="009C35FC">
              <w:rPr>
                <w:sz w:val="18"/>
                <w:szCs w:val="18"/>
              </w:rPr>
              <w:t>11</w:t>
            </w:r>
          </w:p>
        </w:tc>
        <w:tc>
          <w:tcPr>
            <w:tcW w:w="1274" w:type="dxa"/>
            <w:shd w:val="clear" w:color="auto" w:fill="F2F2F2" w:themeFill="background1" w:themeFillShade="F2"/>
            <w:vAlign w:val="center"/>
          </w:tcPr>
          <w:sdt>
            <w:sdtPr>
              <w:rPr>
                <w:rStyle w:val="SubtleEmphasis"/>
                <w:szCs w:val="18"/>
              </w:rPr>
              <w:alias w:val="Type here"/>
              <w:tag w:val="Type here"/>
              <w:id w:val="-750116562"/>
              <w:placeholder>
                <w:docPart w:val="FAD9FB51461A47DD8757F53AAD0299D0"/>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2335E33A"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626769244"/>
            <w:placeholder>
              <w:docPart w:val="AA24F65712C541118EBEBD0F5F1F12D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655AE24A"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453554957"/>
            <w:placeholder>
              <w:docPart w:val="44511A11650C484DAA608F79B8C6BD89"/>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6AA80FE4"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584907539"/>
            <w:placeholder>
              <w:docPart w:val="184033EA6D974D1E93243F98D2CB50E3"/>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4C7683F4"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3C16232" w14:textId="77777777" w:rsidTr="000D5E9B">
        <w:trPr>
          <w:trHeight w:val="284"/>
        </w:trPr>
        <w:tc>
          <w:tcPr>
            <w:tcW w:w="399" w:type="dxa"/>
            <w:shd w:val="clear" w:color="auto" w:fill="F2F2F2" w:themeFill="background1" w:themeFillShade="F2"/>
            <w:vAlign w:val="center"/>
          </w:tcPr>
          <w:p w14:paraId="19E29735" w14:textId="77777777" w:rsidR="00B361B2" w:rsidRPr="009C35FC" w:rsidRDefault="00B361B2" w:rsidP="000D5E9B">
            <w:pPr>
              <w:spacing w:after="0"/>
              <w:rPr>
                <w:sz w:val="18"/>
                <w:szCs w:val="18"/>
              </w:rPr>
            </w:pPr>
            <w:r w:rsidRPr="009C35FC">
              <w:rPr>
                <w:sz w:val="18"/>
                <w:szCs w:val="18"/>
              </w:rPr>
              <w:t>12</w:t>
            </w:r>
          </w:p>
        </w:tc>
        <w:tc>
          <w:tcPr>
            <w:tcW w:w="1274" w:type="dxa"/>
            <w:shd w:val="clear" w:color="auto" w:fill="F2F2F2" w:themeFill="background1" w:themeFillShade="F2"/>
            <w:vAlign w:val="center"/>
          </w:tcPr>
          <w:sdt>
            <w:sdtPr>
              <w:rPr>
                <w:rStyle w:val="SubtleEmphasis"/>
                <w:szCs w:val="18"/>
              </w:rPr>
              <w:alias w:val="Type here"/>
              <w:tag w:val="Type here"/>
              <w:id w:val="-547382636"/>
              <w:placeholder>
                <w:docPart w:val="BF277937D6AC45AEBD8CB98554BA033B"/>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24CF8B45"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282859304"/>
            <w:placeholder>
              <w:docPart w:val="50D50482FC434F17B42CCFB2390F4128"/>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491EA6B0"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62177254"/>
            <w:placeholder>
              <w:docPart w:val="436C66A30A3049838F4C10F0D5F89BE3"/>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37ED98DC"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993442868"/>
            <w:placeholder>
              <w:docPart w:val="1EE2BF458B264603A0ED0A51245CF61E"/>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310E117B"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4E8BA7C" w14:textId="77777777" w:rsidTr="000D5E9B">
        <w:trPr>
          <w:trHeight w:val="284"/>
        </w:trPr>
        <w:tc>
          <w:tcPr>
            <w:tcW w:w="399" w:type="dxa"/>
            <w:shd w:val="clear" w:color="auto" w:fill="F2F2F2" w:themeFill="background1" w:themeFillShade="F2"/>
            <w:vAlign w:val="center"/>
          </w:tcPr>
          <w:p w14:paraId="2CE0C8B8" w14:textId="77777777" w:rsidR="00B361B2" w:rsidRPr="009C35FC" w:rsidRDefault="00B361B2" w:rsidP="000D5E9B">
            <w:pPr>
              <w:spacing w:after="0"/>
              <w:rPr>
                <w:sz w:val="18"/>
                <w:szCs w:val="18"/>
              </w:rPr>
            </w:pPr>
            <w:r w:rsidRPr="009C35FC">
              <w:rPr>
                <w:sz w:val="18"/>
                <w:szCs w:val="18"/>
              </w:rPr>
              <w:t>13</w:t>
            </w:r>
          </w:p>
        </w:tc>
        <w:tc>
          <w:tcPr>
            <w:tcW w:w="1274" w:type="dxa"/>
            <w:shd w:val="clear" w:color="auto" w:fill="F2F2F2" w:themeFill="background1" w:themeFillShade="F2"/>
            <w:vAlign w:val="center"/>
          </w:tcPr>
          <w:sdt>
            <w:sdtPr>
              <w:rPr>
                <w:rStyle w:val="SubtleEmphasis"/>
                <w:szCs w:val="18"/>
              </w:rPr>
              <w:alias w:val="Type here"/>
              <w:tag w:val="Type here"/>
              <w:id w:val="-2039188341"/>
              <w:placeholder>
                <w:docPart w:val="1437461B889E41A39990EEF2E5C3F6A4"/>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4681094B"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971326991"/>
            <w:placeholder>
              <w:docPart w:val="36BAEEAB68324E479F3999CACCB4A3F0"/>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5F4E62E7"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482289914"/>
            <w:placeholder>
              <w:docPart w:val="9DE89A3EEA7F409F90FDA2357AD5B23E"/>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5D351DE5"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39508995"/>
            <w:placeholder>
              <w:docPart w:val="21F3CBA1876C4221AF8A8E5A47FDFD0A"/>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59C8BC32"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6BEE5AE1" w14:textId="77777777" w:rsidTr="000D5E9B">
        <w:trPr>
          <w:trHeight w:val="284"/>
        </w:trPr>
        <w:tc>
          <w:tcPr>
            <w:tcW w:w="399" w:type="dxa"/>
            <w:shd w:val="clear" w:color="auto" w:fill="F2F2F2" w:themeFill="background1" w:themeFillShade="F2"/>
            <w:vAlign w:val="center"/>
          </w:tcPr>
          <w:p w14:paraId="6F46E53C" w14:textId="77777777" w:rsidR="00B361B2" w:rsidRPr="009C35FC" w:rsidRDefault="00B361B2" w:rsidP="000D5E9B">
            <w:pPr>
              <w:spacing w:after="0"/>
              <w:rPr>
                <w:sz w:val="18"/>
                <w:szCs w:val="18"/>
              </w:rPr>
            </w:pPr>
            <w:r w:rsidRPr="009C35FC">
              <w:rPr>
                <w:sz w:val="18"/>
                <w:szCs w:val="18"/>
              </w:rPr>
              <w:t>14</w:t>
            </w:r>
          </w:p>
        </w:tc>
        <w:tc>
          <w:tcPr>
            <w:tcW w:w="1274" w:type="dxa"/>
            <w:shd w:val="clear" w:color="auto" w:fill="F2F2F2" w:themeFill="background1" w:themeFillShade="F2"/>
            <w:vAlign w:val="center"/>
          </w:tcPr>
          <w:sdt>
            <w:sdtPr>
              <w:rPr>
                <w:rStyle w:val="SubtleEmphasis"/>
                <w:szCs w:val="18"/>
              </w:rPr>
              <w:alias w:val="Type here"/>
              <w:tag w:val="Type here"/>
              <w:id w:val="-1105495939"/>
              <w:placeholder>
                <w:docPart w:val="CB8AF81815DF42C0A8636484D1A982E8"/>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0DD525DC"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913041983"/>
            <w:placeholder>
              <w:docPart w:val="9F6A9D87F2F44B6DB60EB1E4677A5315"/>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451A3486"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492566626"/>
            <w:placeholder>
              <w:docPart w:val="56DCB0604EFA4137950E44ADB954F5A9"/>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195DDD16"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695800185"/>
            <w:placeholder>
              <w:docPart w:val="D2478564B4414713BDF3090A24FBBED2"/>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40F757C1"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48B7AAE1" w14:textId="77777777" w:rsidTr="000D5E9B">
        <w:trPr>
          <w:trHeight w:val="284"/>
        </w:trPr>
        <w:tc>
          <w:tcPr>
            <w:tcW w:w="399" w:type="dxa"/>
            <w:shd w:val="clear" w:color="auto" w:fill="F2F2F2" w:themeFill="background1" w:themeFillShade="F2"/>
            <w:vAlign w:val="center"/>
          </w:tcPr>
          <w:p w14:paraId="32216CCA" w14:textId="77777777" w:rsidR="00B361B2" w:rsidRPr="009C35FC" w:rsidRDefault="00B361B2" w:rsidP="000D5E9B">
            <w:pPr>
              <w:spacing w:after="0"/>
              <w:rPr>
                <w:sz w:val="18"/>
                <w:szCs w:val="18"/>
              </w:rPr>
            </w:pPr>
            <w:r w:rsidRPr="009C35FC">
              <w:rPr>
                <w:sz w:val="18"/>
                <w:szCs w:val="18"/>
              </w:rPr>
              <w:t>15</w:t>
            </w:r>
          </w:p>
        </w:tc>
        <w:tc>
          <w:tcPr>
            <w:tcW w:w="1274" w:type="dxa"/>
            <w:shd w:val="clear" w:color="auto" w:fill="F2F2F2" w:themeFill="background1" w:themeFillShade="F2"/>
            <w:vAlign w:val="center"/>
          </w:tcPr>
          <w:sdt>
            <w:sdtPr>
              <w:rPr>
                <w:rStyle w:val="SubtleEmphasis"/>
                <w:szCs w:val="18"/>
              </w:rPr>
              <w:alias w:val="Type here"/>
              <w:tag w:val="Type here"/>
              <w:id w:val="-1423721069"/>
              <w:placeholder>
                <w:docPart w:val="05340F08B72746CA813783310FD70052"/>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47574F62"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825950624"/>
            <w:placeholder>
              <w:docPart w:val="6296ADF648074E85926978ACAA2F861D"/>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7B8D3FCF" w14:textId="77777777" w:rsidR="00B361B2" w:rsidRPr="00B361B2" w:rsidRDefault="00B361B2" w:rsidP="000D5E9B">
                <w:pPr>
                  <w:pStyle w:val="NoSpacing"/>
                  <w:spacing w:before="0" w:after="0" w:line="242" w:lineRule="auto"/>
                  <w:rPr>
                    <w:rFonts w:cstheme="minorHAnsi"/>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271630923"/>
            <w:placeholder>
              <w:docPart w:val="964478F08E634F8A9CB5C7EF42D28AAD"/>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74D5E6E6"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sdt>
          <w:sdtPr>
            <w:rPr>
              <w:rStyle w:val="FormTextChar"/>
              <w:i w:val="0"/>
              <w:szCs w:val="18"/>
            </w:rPr>
            <w:id w:val="-1782101095"/>
            <w:placeholder>
              <w:docPart w:val="792AD07E31844E569F3561036546D379"/>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4D080BC0"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85A4E54" w14:textId="77777777" w:rsidTr="000D5E9B">
        <w:trPr>
          <w:trHeight w:val="284"/>
        </w:trPr>
        <w:tc>
          <w:tcPr>
            <w:tcW w:w="399" w:type="dxa"/>
            <w:shd w:val="clear" w:color="auto" w:fill="F2F2F2" w:themeFill="background1" w:themeFillShade="F2"/>
            <w:vAlign w:val="center"/>
          </w:tcPr>
          <w:p w14:paraId="49234351" w14:textId="77777777" w:rsidR="00B361B2" w:rsidRPr="009C35FC" w:rsidRDefault="00B361B2" w:rsidP="000D5E9B">
            <w:pPr>
              <w:spacing w:after="0"/>
              <w:rPr>
                <w:sz w:val="18"/>
                <w:szCs w:val="18"/>
              </w:rPr>
            </w:pPr>
            <w:r>
              <w:rPr>
                <w:sz w:val="18"/>
                <w:szCs w:val="18"/>
              </w:rPr>
              <w:t>16</w:t>
            </w:r>
          </w:p>
        </w:tc>
        <w:tc>
          <w:tcPr>
            <w:tcW w:w="1274" w:type="dxa"/>
            <w:shd w:val="clear" w:color="auto" w:fill="F2F2F2" w:themeFill="background1" w:themeFillShade="F2"/>
            <w:vAlign w:val="center"/>
          </w:tcPr>
          <w:sdt>
            <w:sdtPr>
              <w:rPr>
                <w:rStyle w:val="SubtleEmphasis"/>
                <w:szCs w:val="18"/>
              </w:rPr>
              <w:alias w:val="Type here"/>
              <w:tag w:val="Type here"/>
              <w:id w:val="1387914463"/>
              <w:placeholder>
                <w:docPart w:val="E8BF431723DC49D495A3FCE424E96CFD"/>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68DA6280"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200211923"/>
            <w:placeholder>
              <w:docPart w:val="E98150D92D5245F5B425BCEF41B2D0FE"/>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1D01ADCE"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338811322"/>
            <w:placeholder>
              <w:docPart w:val="B5C61DCA17574848B8B7B0FEC02C5DD4"/>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6475817D"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388232276"/>
            <w:placeholder>
              <w:docPart w:val="ADAF77768C854C79A49FA08FC55FA198"/>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0AF58775"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58A875E5" w14:textId="77777777" w:rsidTr="000D5E9B">
        <w:trPr>
          <w:trHeight w:val="284"/>
        </w:trPr>
        <w:tc>
          <w:tcPr>
            <w:tcW w:w="399" w:type="dxa"/>
            <w:shd w:val="clear" w:color="auto" w:fill="F2F2F2" w:themeFill="background1" w:themeFillShade="F2"/>
            <w:vAlign w:val="center"/>
          </w:tcPr>
          <w:p w14:paraId="0B7B902F" w14:textId="77777777" w:rsidR="00B361B2" w:rsidRPr="009C35FC" w:rsidRDefault="00B361B2" w:rsidP="000D5E9B">
            <w:pPr>
              <w:spacing w:after="0"/>
              <w:rPr>
                <w:sz w:val="18"/>
                <w:szCs w:val="18"/>
              </w:rPr>
            </w:pPr>
            <w:r>
              <w:rPr>
                <w:sz w:val="18"/>
                <w:szCs w:val="18"/>
              </w:rPr>
              <w:t>17</w:t>
            </w:r>
          </w:p>
        </w:tc>
        <w:tc>
          <w:tcPr>
            <w:tcW w:w="1274" w:type="dxa"/>
            <w:shd w:val="clear" w:color="auto" w:fill="F2F2F2" w:themeFill="background1" w:themeFillShade="F2"/>
            <w:vAlign w:val="center"/>
          </w:tcPr>
          <w:sdt>
            <w:sdtPr>
              <w:rPr>
                <w:rStyle w:val="SubtleEmphasis"/>
                <w:szCs w:val="18"/>
              </w:rPr>
              <w:alias w:val="Type here"/>
              <w:tag w:val="Type here"/>
              <w:id w:val="-1837600420"/>
              <w:placeholder>
                <w:docPart w:val="B36B9EE7CE02458FB2AB34060F59FABF"/>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1E57203C"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908845152"/>
            <w:placeholder>
              <w:docPart w:val="C3097F347A3F4CE5844D5A370D9CA92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0F7C6A60"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919392535"/>
            <w:placeholder>
              <w:docPart w:val="50BCA520F413422CBFF7B3FF38169DF2"/>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3309B0C7"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919057698"/>
            <w:placeholder>
              <w:docPart w:val="69082AC386674C9EB459D609E4439FC4"/>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15CF9C36"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336271F" w14:textId="77777777" w:rsidTr="000D5E9B">
        <w:trPr>
          <w:trHeight w:val="284"/>
        </w:trPr>
        <w:tc>
          <w:tcPr>
            <w:tcW w:w="399" w:type="dxa"/>
            <w:shd w:val="clear" w:color="auto" w:fill="F2F2F2" w:themeFill="background1" w:themeFillShade="F2"/>
            <w:vAlign w:val="center"/>
          </w:tcPr>
          <w:p w14:paraId="51BFA776" w14:textId="77777777" w:rsidR="00B361B2" w:rsidRPr="009C35FC" w:rsidRDefault="00B361B2" w:rsidP="000D5E9B">
            <w:pPr>
              <w:spacing w:after="0"/>
              <w:rPr>
                <w:sz w:val="18"/>
                <w:szCs w:val="18"/>
              </w:rPr>
            </w:pPr>
            <w:r>
              <w:rPr>
                <w:sz w:val="18"/>
                <w:szCs w:val="18"/>
              </w:rPr>
              <w:t>18</w:t>
            </w:r>
          </w:p>
        </w:tc>
        <w:tc>
          <w:tcPr>
            <w:tcW w:w="1274" w:type="dxa"/>
            <w:shd w:val="clear" w:color="auto" w:fill="F2F2F2" w:themeFill="background1" w:themeFillShade="F2"/>
            <w:vAlign w:val="center"/>
          </w:tcPr>
          <w:sdt>
            <w:sdtPr>
              <w:rPr>
                <w:rStyle w:val="SubtleEmphasis"/>
                <w:szCs w:val="18"/>
              </w:rPr>
              <w:alias w:val="Type here"/>
              <w:tag w:val="Type here"/>
              <w:id w:val="1893537218"/>
              <w:placeholder>
                <w:docPart w:val="0B7C534218C8484692765F4865190537"/>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40882878"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334638668"/>
            <w:placeholder>
              <w:docPart w:val="9FE66B98AE87444F96F002B7C5A8F6EB"/>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42854BD3"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353149255"/>
            <w:placeholder>
              <w:docPart w:val="B85593BDD6444B6A916C6A2DC8168472"/>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0EBABB64"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766127975"/>
            <w:placeholder>
              <w:docPart w:val="C23A795C5A5D4DE9BDF50E5B3FA620C7"/>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2CB3A7B9"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307B5667" w14:textId="77777777" w:rsidTr="000D5E9B">
        <w:trPr>
          <w:trHeight w:val="284"/>
        </w:trPr>
        <w:tc>
          <w:tcPr>
            <w:tcW w:w="399" w:type="dxa"/>
            <w:shd w:val="clear" w:color="auto" w:fill="F2F2F2" w:themeFill="background1" w:themeFillShade="F2"/>
            <w:vAlign w:val="center"/>
          </w:tcPr>
          <w:p w14:paraId="4F878B9B" w14:textId="77777777" w:rsidR="00B361B2" w:rsidRPr="009C35FC" w:rsidRDefault="00B361B2" w:rsidP="000D5E9B">
            <w:pPr>
              <w:spacing w:after="0"/>
              <w:rPr>
                <w:sz w:val="18"/>
                <w:szCs w:val="18"/>
              </w:rPr>
            </w:pPr>
            <w:r>
              <w:rPr>
                <w:sz w:val="18"/>
                <w:szCs w:val="18"/>
              </w:rPr>
              <w:t>19</w:t>
            </w:r>
          </w:p>
        </w:tc>
        <w:tc>
          <w:tcPr>
            <w:tcW w:w="1274" w:type="dxa"/>
            <w:shd w:val="clear" w:color="auto" w:fill="F2F2F2" w:themeFill="background1" w:themeFillShade="F2"/>
            <w:vAlign w:val="center"/>
          </w:tcPr>
          <w:sdt>
            <w:sdtPr>
              <w:rPr>
                <w:rStyle w:val="SubtleEmphasis"/>
                <w:szCs w:val="18"/>
              </w:rPr>
              <w:alias w:val="Type here"/>
              <w:tag w:val="Type here"/>
              <w:id w:val="824640974"/>
              <w:placeholder>
                <w:docPart w:val="CB06CDCB865E469A95C49B5E56D262D8"/>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1E038DC2"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729291131"/>
            <w:placeholder>
              <w:docPart w:val="2E037CA1B5794DF896773E6E3D1C4F58"/>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09620ACB"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243384050"/>
            <w:placeholder>
              <w:docPart w:val="230E19CDF68F4E0384D6658C785470CE"/>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1144D3E2"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709220543"/>
            <w:placeholder>
              <w:docPart w:val="973D2E792A9B4514B5975E08D4EE4F40"/>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1881392E"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1C34ED3" w14:textId="77777777" w:rsidTr="000D5E9B">
        <w:trPr>
          <w:trHeight w:val="284"/>
        </w:trPr>
        <w:tc>
          <w:tcPr>
            <w:tcW w:w="399" w:type="dxa"/>
            <w:shd w:val="clear" w:color="auto" w:fill="F2F2F2" w:themeFill="background1" w:themeFillShade="F2"/>
            <w:vAlign w:val="center"/>
          </w:tcPr>
          <w:p w14:paraId="06AE8C35" w14:textId="77777777" w:rsidR="00B361B2" w:rsidRPr="009C35FC" w:rsidRDefault="00B361B2" w:rsidP="000D5E9B">
            <w:pPr>
              <w:spacing w:after="0"/>
              <w:rPr>
                <w:sz w:val="18"/>
                <w:szCs w:val="18"/>
              </w:rPr>
            </w:pPr>
            <w:r>
              <w:rPr>
                <w:sz w:val="18"/>
                <w:szCs w:val="18"/>
              </w:rPr>
              <w:t>20</w:t>
            </w:r>
          </w:p>
        </w:tc>
        <w:tc>
          <w:tcPr>
            <w:tcW w:w="1274" w:type="dxa"/>
            <w:shd w:val="clear" w:color="auto" w:fill="F2F2F2" w:themeFill="background1" w:themeFillShade="F2"/>
            <w:vAlign w:val="center"/>
          </w:tcPr>
          <w:sdt>
            <w:sdtPr>
              <w:rPr>
                <w:rStyle w:val="SubtleEmphasis"/>
                <w:szCs w:val="18"/>
              </w:rPr>
              <w:alias w:val="Type here"/>
              <w:tag w:val="Type here"/>
              <w:id w:val="2136594154"/>
              <w:placeholder>
                <w:docPart w:val="FEC56566ABC84D0AAB89D9A13384ADB3"/>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7145781C"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503207805"/>
            <w:placeholder>
              <w:docPart w:val="2442DC5B0DB34914B689815D1D1B96E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111DC67B"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544790119"/>
            <w:placeholder>
              <w:docPart w:val="B252A7A087AF4A57B79C3EAA02EC406C"/>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3E541D59"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1131786812"/>
            <w:placeholder>
              <w:docPart w:val="8A5732DCF21B4B05BB1F67A6E2592975"/>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3BF6AFCE"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582EB0E0" w14:textId="77777777" w:rsidTr="000D5E9B">
        <w:trPr>
          <w:trHeight w:val="284"/>
        </w:trPr>
        <w:tc>
          <w:tcPr>
            <w:tcW w:w="399" w:type="dxa"/>
            <w:shd w:val="clear" w:color="auto" w:fill="F2F2F2" w:themeFill="background1" w:themeFillShade="F2"/>
            <w:vAlign w:val="center"/>
          </w:tcPr>
          <w:p w14:paraId="3CB3B817" w14:textId="77777777" w:rsidR="00B361B2" w:rsidRPr="009C35FC" w:rsidRDefault="00B361B2" w:rsidP="000D5E9B">
            <w:pPr>
              <w:spacing w:after="0"/>
              <w:rPr>
                <w:sz w:val="18"/>
                <w:szCs w:val="18"/>
              </w:rPr>
            </w:pPr>
            <w:r>
              <w:rPr>
                <w:sz w:val="18"/>
                <w:szCs w:val="18"/>
              </w:rPr>
              <w:t>21</w:t>
            </w:r>
          </w:p>
        </w:tc>
        <w:tc>
          <w:tcPr>
            <w:tcW w:w="1274" w:type="dxa"/>
            <w:shd w:val="clear" w:color="auto" w:fill="F2F2F2" w:themeFill="background1" w:themeFillShade="F2"/>
            <w:vAlign w:val="center"/>
          </w:tcPr>
          <w:sdt>
            <w:sdtPr>
              <w:rPr>
                <w:rStyle w:val="SubtleEmphasis"/>
                <w:szCs w:val="18"/>
              </w:rPr>
              <w:alias w:val="Type here"/>
              <w:tag w:val="Type here"/>
              <w:id w:val="-110981578"/>
              <w:placeholder>
                <w:docPart w:val="BBA83A77CCAE44FE925384A82A88F0EC"/>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55AA101D"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04627082"/>
            <w:placeholder>
              <w:docPart w:val="ED144534A9BB44CBB2DF50F66CEE2F3F"/>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78391D7F"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401028863"/>
            <w:placeholder>
              <w:docPart w:val="424C9874C537409A99EF24CE0083E5B5"/>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422D7FBB"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249937090"/>
            <w:placeholder>
              <w:docPart w:val="49AFCE75B6AA4CE5ADDE384B1B6EBCB2"/>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668A06AB"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324CB8A6" w14:textId="77777777" w:rsidTr="000D5E9B">
        <w:trPr>
          <w:trHeight w:val="284"/>
        </w:trPr>
        <w:tc>
          <w:tcPr>
            <w:tcW w:w="399" w:type="dxa"/>
            <w:shd w:val="clear" w:color="auto" w:fill="F2F2F2" w:themeFill="background1" w:themeFillShade="F2"/>
            <w:vAlign w:val="center"/>
          </w:tcPr>
          <w:p w14:paraId="12446AA7" w14:textId="77777777" w:rsidR="00B361B2" w:rsidRPr="009C35FC" w:rsidRDefault="00B361B2" w:rsidP="000D5E9B">
            <w:pPr>
              <w:spacing w:after="0"/>
              <w:rPr>
                <w:sz w:val="18"/>
                <w:szCs w:val="18"/>
              </w:rPr>
            </w:pPr>
            <w:r>
              <w:rPr>
                <w:sz w:val="18"/>
                <w:szCs w:val="18"/>
              </w:rPr>
              <w:t>22</w:t>
            </w:r>
          </w:p>
        </w:tc>
        <w:tc>
          <w:tcPr>
            <w:tcW w:w="1274" w:type="dxa"/>
            <w:shd w:val="clear" w:color="auto" w:fill="F2F2F2" w:themeFill="background1" w:themeFillShade="F2"/>
            <w:vAlign w:val="center"/>
          </w:tcPr>
          <w:sdt>
            <w:sdtPr>
              <w:rPr>
                <w:rStyle w:val="SubtleEmphasis"/>
                <w:szCs w:val="18"/>
              </w:rPr>
              <w:alias w:val="Type here"/>
              <w:tag w:val="Type here"/>
              <w:id w:val="1177240512"/>
              <w:placeholder>
                <w:docPart w:val="550C04261A3B4A81B1FF6C7EE0477CB7"/>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65BC4402"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57905130"/>
            <w:placeholder>
              <w:docPart w:val="F1508035863142EC94F98C50AF9F5306"/>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0289FB8A"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025605249"/>
            <w:placeholder>
              <w:docPart w:val="2966EE0E78DA4C4BBC52C2C9510E3F94"/>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02838573"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272324736"/>
            <w:placeholder>
              <w:docPart w:val="AFF1BD040180470EA81D6A6FA7CC7B9A"/>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0AA3359F"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744C524B" w14:textId="77777777" w:rsidTr="000D5E9B">
        <w:trPr>
          <w:trHeight w:val="284"/>
        </w:trPr>
        <w:tc>
          <w:tcPr>
            <w:tcW w:w="399" w:type="dxa"/>
            <w:shd w:val="clear" w:color="auto" w:fill="F2F2F2" w:themeFill="background1" w:themeFillShade="F2"/>
            <w:vAlign w:val="center"/>
          </w:tcPr>
          <w:p w14:paraId="44548ABF" w14:textId="77777777" w:rsidR="00B361B2" w:rsidRPr="009C35FC" w:rsidRDefault="00B361B2" w:rsidP="000D5E9B">
            <w:pPr>
              <w:spacing w:after="0"/>
              <w:rPr>
                <w:sz w:val="18"/>
                <w:szCs w:val="18"/>
              </w:rPr>
            </w:pPr>
            <w:r>
              <w:rPr>
                <w:sz w:val="18"/>
                <w:szCs w:val="18"/>
              </w:rPr>
              <w:t>23</w:t>
            </w:r>
          </w:p>
        </w:tc>
        <w:tc>
          <w:tcPr>
            <w:tcW w:w="1274" w:type="dxa"/>
            <w:shd w:val="clear" w:color="auto" w:fill="F2F2F2" w:themeFill="background1" w:themeFillShade="F2"/>
            <w:vAlign w:val="center"/>
          </w:tcPr>
          <w:sdt>
            <w:sdtPr>
              <w:rPr>
                <w:rStyle w:val="SubtleEmphasis"/>
                <w:szCs w:val="18"/>
              </w:rPr>
              <w:alias w:val="Type here"/>
              <w:tag w:val="Type here"/>
              <w:id w:val="-353656937"/>
              <w:placeholder>
                <w:docPart w:val="C84897D2C2DC45178F1E62B69521D1E9"/>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7A5B8BDD"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408293579"/>
            <w:placeholder>
              <w:docPart w:val="AC3AEE1ED8974860B2AD4E7BFAC2431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25118C42"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717202012"/>
            <w:placeholder>
              <w:docPart w:val="FD146DBD5DA9469B9E1BE6C07889BE6D"/>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2D3E73E7"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735081693"/>
            <w:placeholder>
              <w:docPart w:val="63DB886A792649A98F65CB58AD94672B"/>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4FF13A09"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627E51E7" w14:textId="77777777" w:rsidTr="000D5E9B">
        <w:trPr>
          <w:trHeight w:val="284"/>
        </w:trPr>
        <w:tc>
          <w:tcPr>
            <w:tcW w:w="399" w:type="dxa"/>
            <w:shd w:val="clear" w:color="auto" w:fill="F2F2F2" w:themeFill="background1" w:themeFillShade="F2"/>
            <w:vAlign w:val="center"/>
          </w:tcPr>
          <w:p w14:paraId="2EFDFE15" w14:textId="77777777" w:rsidR="00B361B2" w:rsidRPr="009C35FC" w:rsidRDefault="00B361B2" w:rsidP="000D5E9B">
            <w:pPr>
              <w:spacing w:after="0"/>
              <w:rPr>
                <w:sz w:val="18"/>
                <w:szCs w:val="18"/>
              </w:rPr>
            </w:pPr>
            <w:r>
              <w:rPr>
                <w:sz w:val="18"/>
                <w:szCs w:val="18"/>
              </w:rPr>
              <w:t>24</w:t>
            </w:r>
          </w:p>
        </w:tc>
        <w:tc>
          <w:tcPr>
            <w:tcW w:w="1274" w:type="dxa"/>
            <w:shd w:val="clear" w:color="auto" w:fill="F2F2F2" w:themeFill="background1" w:themeFillShade="F2"/>
            <w:vAlign w:val="center"/>
          </w:tcPr>
          <w:sdt>
            <w:sdtPr>
              <w:rPr>
                <w:rStyle w:val="SubtleEmphasis"/>
                <w:szCs w:val="18"/>
              </w:rPr>
              <w:alias w:val="Type here"/>
              <w:tag w:val="Type here"/>
              <w:id w:val="-1845318082"/>
              <w:placeholder>
                <w:docPart w:val="B5705F7827B244E9BB06932CC74C6C80"/>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610948C3"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369800458"/>
            <w:placeholder>
              <w:docPart w:val="0D9A7A327C9F4BA6AA374FFCAE3963A6"/>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3C395893"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560436928"/>
            <w:placeholder>
              <w:docPart w:val="377686F93E2642F98F4BCCD272538B6F"/>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7F07E347"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17082393"/>
            <w:placeholder>
              <w:docPart w:val="64A2AAB9DBA544C3ACD445940AB9189C"/>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6CA71FDD"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02DB403C" w14:textId="77777777" w:rsidTr="000D5E9B">
        <w:trPr>
          <w:trHeight w:val="284"/>
        </w:trPr>
        <w:tc>
          <w:tcPr>
            <w:tcW w:w="399" w:type="dxa"/>
            <w:shd w:val="clear" w:color="auto" w:fill="F2F2F2" w:themeFill="background1" w:themeFillShade="F2"/>
            <w:vAlign w:val="center"/>
          </w:tcPr>
          <w:p w14:paraId="2318E50F" w14:textId="77777777" w:rsidR="00B361B2" w:rsidRPr="009C35FC" w:rsidRDefault="00B361B2" w:rsidP="000D5E9B">
            <w:pPr>
              <w:spacing w:after="0"/>
              <w:rPr>
                <w:sz w:val="18"/>
                <w:szCs w:val="18"/>
              </w:rPr>
            </w:pPr>
            <w:r>
              <w:rPr>
                <w:sz w:val="18"/>
                <w:szCs w:val="18"/>
              </w:rPr>
              <w:t>25</w:t>
            </w:r>
          </w:p>
        </w:tc>
        <w:tc>
          <w:tcPr>
            <w:tcW w:w="1274" w:type="dxa"/>
            <w:shd w:val="clear" w:color="auto" w:fill="F2F2F2" w:themeFill="background1" w:themeFillShade="F2"/>
            <w:vAlign w:val="center"/>
          </w:tcPr>
          <w:sdt>
            <w:sdtPr>
              <w:rPr>
                <w:rStyle w:val="SubtleEmphasis"/>
                <w:szCs w:val="18"/>
              </w:rPr>
              <w:alias w:val="Type here"/>
              <w:tag w:val="Type here"/>
              <w:id w:val="-608355458"/>
              <w:placeholder>
                <w:docPart w:val="1B809D447BD040C4832E56084FD5238B"/>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0D1837A2"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140999228"/>
            <w:placeholder>
              <w:docPart w:val="24C0BC09119441C4930AF001E75F9082"/>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751B0AC1"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234558734"/>
            <w:placeholder>
              <w:docPart w:val="1712E4073EE440C9A7EDF550DA4E5C5B"/>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29788434"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186269217"/>
            <w:placeholder>
              <w:docPart w:val="E14D2908F65949A3933556746C93745D"/>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0F747C8F"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1FA09CE9" w14:textId="77777777" w:rsidTr="000D5E9B">
        <w:trPr>
          <w:trHeight w:val="284"/>
        </w:trPr>
        <w:tc>
          <w:tcPr>
            <w:tcW w:w="399" w:type="dxa"/>
            <w:shd w:val="clear" w:color="auto" w:fill="F2F2F2" w:themeFill="background1" w:themeFillShade="F2"/>
            <w:vAlign w:val="center"/>
          </w:tcPr>
          <w:p w14:paraId="303BFFCF" w14:textId="77777777" w:rsidR="00B361B2" w:rsidRPr="009C35FC" w:rsidRDefault="00B361B2" w:rsidP="000D5E9B">
            <w:pPr>
              <w:spacing w:after="0"/>
              <w:rPr>
                <w:sz w:val="18"/>
                <w:szCs w:val="18"/>
              </w:rPr>
            </w:pPr>
            <w:r>
              <w:rPr>
                <w:sz w:val="18"/>
                <w:szCs w:val="18"/>
              </w:rPr>
              <w:t>26</w:t>
            </w:r>
          </w:p>
        </w:tc>
        <w:tc>
          <w:tcPr>
            <w:tcW w:w="1274" w:type="dxa"/>
            <w:shd w:val="clear" w:color="auto" w:fill="F2F2F2" w:themeFill="background1" w:themeFillShade="F2"/>
            <w:vAlign w:val="center"/>
          </w:tcPr>
          <w:sdt>
            <w:sdtPr>
              <w:rPr>
                <w:rStyle w:val="SubtleEmphasis"/>
                <w:szCs w:val="18"/>
              </w:rPr>
              <w:alias w:val="Type here"/>
              <w:tag w:val="Type here"/>
              <w:id w:val="1611311435"/>
              <w:placeholder>
                <w:docPart w:val="B47DA73C054742BC9064549CCD74BA6F"/>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08D18305"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975525511"/>
            <w:placeholder>
              <w:docPart w:val="766AADBE634149FEA00A5AD01D3FC8DD"/>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689C00A0"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2040772634"/>
            <w:placeholder>
              <w:docPart w:val="41596D59488D4A1CAC252584395AF88D"/>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43D0E19A"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296579358"/>
            <w:placeholder>
              <w:docPart w:val="19C924FC815343C69CE497E9E65DBEB2"/>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3F6BA4DE"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366F2A3F" w14:textId="77777777" w:rsidTr="000D5E9B">
        <w:trPr>
          <w:trHeight w:val="284"/>
        </w:trPr>
        <w:tc>
          <w:tcPr>
            <w:tcW w:w="399" w:type="dxa"/>
            <w:shd w:val="clear" w:color="auto" w:fill="F2F2F2" w:themeFill="background1" w:themeFillShade="F2"/>
            <w:vAlign w:val="center"/>
          </w:tcPr>
          <w:p w14:paraId="6FB05C53" w14:textId="77777777" w:rsidR="00B361B2" w:rsidRPr="009C35FC" w:rsidRDefault="00B361B2" w:rsidP="000D5E9B">
            <w:pPr>
              <w:spacing w:after="0"/>
              <w:rPr>
                <w:sz w:val="18"/>
                <w:szCs w:val="18"/>
              </w:rPr>
            </w:pPr>
            <w:r>
              <w:rPr>
                <w:sz w:val="18"/>
                <w:szCs w:val="18"/>
              </w:rPr>
              <w:t>27</w:t>
            </w:r>
          </w:p>
        </w:tc>
        <w:tc>
          <w:tcPr>
            <w:tcW w:w="1274" w:type="dxa"/>
            <w:shd w:val="clear" w:color="auto" w:fill="F2F2F2" w:themeFill="background1" w:themeFillShade="F2"/>
            <w:vAlign w:val="center"/>
          </w:tcPr>
          <w:sdt>
            <w:sdtPr>
              <w:rPr>
                <w:rStyle w:val="SubtleEmphasis"/>
                <w:szCs w:val="18"/>
              </w:rPr>
              <w:alias w:val="Type here"/>
              <w:tag w:val="Type here"/>
              <w:id w:val="-936894816"/>
              <w:placeholder>
                <w:docPart w:val="9430B0A745A747858A905FCABC3DB188"/>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5BD2D982"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216213082"/>
            <w:placeholder>
              <w:docPart w:val="94F1BDBEE4C845B8B5CA4E7D93153609"/>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42EF25B8"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521365942"/>
            <w:placeholder>
              <w:docPart w:val="5FC85028376343C892C13072FB59EBF3"/>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6B86E759"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1094288799"/>
            <w:placeholder>
              <w:docPart w:val="8AC476B50FE54B9C9C15D3A34C9EA979"/>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31662390"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5DA363B5" w14:textId="77777777" w:rsidTr="000D5E9B">
        <w:trPr>
          <w:trHeight w:val="284"/>
        </w:trPr>
        <w:tc>
          <w:tcPr>
            <w:tcW w:w="399" w:type="dxa"/>
            <w:shd w:val="clear" w:color="auto" w:fill="F2F2F2" w:themeFill="background1" w:themeFillShade="F2"/>
            <w:vAlign w:val="center"/>
          </w:tcPr>
          <w:p w14:paraId="61B4920B" w14:textId="77777777" w:rsidR="00B361B2" w:rsidRPr="009C35FC" w:rsidRDefault="00B361B2" w:rsidP="000D5E9B">
            <w:pPr>
              <w:spacing w:after="0"/>
              <w:rPr>
                <w:sz w:val="18"/>
                <w:szCs w:val="18"/>
              </w:rPr>
            </w:pPr>
            <w:r>
              <w:rPr>
                <w:sz w:val="18"/>
                <w:szCs w:val="18"/>
              </w:rPr>
              <w:t>28</w:t>
            </w:r>
          </w:p>
        </w:tc>
        <w:tc>
          <w:tcPr>
            <w:tcW w:w="1274" w:type="dxa"/>
            <w:shd w:val="clear" w:color="auto" w:fill="F2F2F2" w:themeFill="background1" w:themeFillShade="F2"/>
            <w:vAlign w:val="center"/>
          </w:tcPr>
          <w:sdt>
            <w:sdtPr>
              <w:rPr>
                <w:rStyle w:val="SubtleEmphasis"/>
                <w:szCs w:val="18"/>
              </w:rPr>
              <w:alias w:val="Type here"/>
              <w:tag w:val="Type here"/>
              <w:id w:val="1874182052"/>
              <w:placeholder>
                <w:docPart w:val="66DBF311404A46D6AB7F2919FE2D0955"/>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6753A40F"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466658578"/>
            <w:placeholder>
              <w:docPart w:val="B85F3FEFC72440378E27AC799ECD5C2A"/>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0EC9BB27"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083602488"/>
            <w:placeholder>
              <w:docPart w:val="58BF0F2912674A908EA913B3D0141977"/>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6C1D89A1"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334296496"/>
            <w:placeholder>
              <w:docPart w:val="46F418D70E0940589FD47D6D52571C74"/>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4435C3C0"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692D05F0" w14:textId="77777777" w:rsidTr="000D5E9B">
        <w:trPr>
          <w:trHeight w:val="284"/>
        </w:trPr>
        <w:tc>
          <w:tcPr>
            <w:tcW w:w="399" w:type="dxa"/>
            <w:shd w:val="clear" w:color="auto" w:fill="F2F2F2" w:themeFill="background1" w:themeFillShade="F2"/>
            <w:vAlign w:val="center"/>
          </w:tcPr>
          <w:p w14:paraId="6034F11E" w14:textId="77777777" w:rsidR="00B361B2" w:rsidRPr="009C35FC" w:rsidRDefault="00B361B2" w:rsidP="000D5E9B">
            <w:pPr>
              <w:spacing w:after="0"/>
              <w:rPr>
                <w:sz w:val="18"/>
                <w:szCs w:val="18"/>
              </w:rPr>
            </w:pPr>
            <w:r>
              <w:rPr>
                <w:sz w:val="18"/>
                <w:szCs w:val="18"/>
              </w:rPr>
              <w:t>29</w:t>
            </w:r>
          </w:p>
        </w:tc>
        <w:tc>
          <w:tcPr>
            <w:tcW w:w="1274" w:type="dxa"/>
            <w:shd w:val="clear" w:color="auto" w:fill="F2F2F2" w:themeFill="background1" w:themeFillShade="F2"/>
            <w:vAlign w:val="center"/>
          </w:tcPr>
          <w:sdt>
            <w:sdtPr>
              <w:rPr>
                <w:rStyle w:val="SubtleEmphasis"/>
                <w:szCs w:val="18"/>
              </w:rPr>
              <w:alias w:val="Type here"/>
              <w:tag w:val="Type here"/>
              <w:id w:val="-1805002579"/>
              <w:placeholder>
                <w:docPart w:val="1D6913EA4D0A49C0915EBCBA1BA4564A"/>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6A12E7FC"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296874976"/>
            <w:placeholder>
              <w:docPart w:val="12CBE5566F1749C183972250E8E348BC"/>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725A9173"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502783270"/>
            <w:placeholder>
              <w:docPart w:val="402B2264F8864E489B5FDD941E783256"/>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178ADFFE"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611021696"/>
            <w:placeholder>
              <w:docPart w:val="39A9316EC06443799CBC0F3EE09CF962"/>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45BFC673"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rsidRPr="00B361B2" w14:paraId="34C2078A" w14:textId="77777777" w:rsidTr="000D5E9B">
        <w:trPr>
          <w:trHeight w:val="284"/>
        </w:trPr>
        <w:tc>
          <w:tcPr>
            <w:tcW w:w="399" w:type="dxa"/>
            <w:shd w:val="clear" w:color="auto" w:fill="F2F2F2" w:themeFill="background1" w:themeFillShade="F2"/>
            <w:vAlign w:val="center"/>
          </w:tcPr>
          <w:p w14:paraId="7F49B20F" w14:textId="77777777" w:rsidR="00B361B2" w:rsidRPr="009C35FC" w:rsidRDefault="00B361B2" w:rsidP="000D5E9B">
            <w:pPr>
              <w:spacing w:after="0"/>
              <w:rPr>
                <w:sz w:val="18"/>
                <w:szCs w:val="18"/>
              </w:rPr>
            </w:pPr>
            <w:r>
              <w:rPr>
                <w:sz w:val="18"/>
                <w:szCs w:val="18"/>
              </w:rPr>
              <w:t>30</w:t>
            </w:r>
          </w:p>
        </w:tc>
        <w:tc>
          <w:tcPr>
            <w:tcW w:w="1274" w:type="dxa"/>
            <w:shd w:val="clear" w:color="auto" w:fill="F2F2F2" w:themeFill="background1" w:themeFillShade="F2"/>
            <w:vAlign w:val="center"/>
          </w:tcPr>
          <w:sdt>
            <w:sdtPr>
              <w:rPr>
                <w:rStyle w:val="SubtleEmphasis"/>
                <w:szCs w:val="18"/>
              </w:rPr>
              <w:alias w:val="Type here"/>
              <w:tag w:val="Type here"/>
              <w:id w:val="-1144648513"/>
              <w:placeholder>
                <w:docPart w:val="A603ECA459C84C948E89725BC287705C"/>
              </w:placeholder>
              <w:showingPlcHdr/>
              <w:text w:multiLine="1"/>
            </w:sdtPr>
            <w:sdtEndPr>
              <w:rPr>
                <w:rStyle w:val="PlaceholderText"/>
                <w:rFonts w:asciiTheme="majorHAnsi" w:hAnsiTheme="majorHAnsi" w:cstheme="majorHAnsi"/>
                <w:i w:val="0"/>
                <w:iCs w:val="0"/>
                <w:color w:val="7F7F7F" w:themeColor="text1" w:themeTint="80"/>
                <w:sz w:val="20"/>
              </w:rPr>
            </w:sdtEndPr>
            <w:sdtContent>
              <w:p w14:paraId="4940DC8A" w14:textId="77777777" w:rsidR="00B361B2" w:rsidRPr="00B361B2" w:rsidRDefault="00B361B2" w:rsidP="000D5E9B">
                <w:pPr>
                  <w:pStyle w:val="NoSpacing"/>
                  <w:spacing w:before="0" w:after="0" w:line="242" w:lineRule="auto"/>
                  <w:rPr>
                    <w:sz w:val="18"/>
                    <w:szCs w:val="18"/>
                  </w:rPr>
                </w:pPr>
                <w:r w:rsidRPr="00B361B2">
                  <w:rPr>
                    <w:rStyle w:val="PlaceholderText"/>
                    <w:rFonts w:asciiTheme="majorHAnsi" w:hAnsiTheme="majorHAnsi" w:cstheme="majorHAnsi"/>
                    <w:iCs/>
                    <w:sz w:val="18"/>
                    <w:szCs w:val="18"/>
                  </w:rPr>
                  <w:t>Type here</w:t>
                </w:r>
              </w:p>
            </w:sdtContent>
          </w:sdt>
        </w:tc>
        <w:sdt>
          <w:sdtPr>
            <w:rPr>
              <w:i w:val="0"/>
              <w:iCs/>
              <w:sz w:val="18"/>
              <w:szCs w:val="18"/>
            </w:rPr>
            <w:id w:val="-1000268163"/>
            <w:placeholder>
              <w:docPart w:val="626122CB52B6462FACE9EB5158DED277"/>
            </w:placeholder>
            <w:showingPlcHdr/>
            <w:dropDownList>
              <w:listItem w:value="Choose an item."/>
              <w:listItem w:displayText="4 Bed House" w:value="4 Bed House"/>
              <w:listItem w:displayText="3 Bed House" w:value="3 Bed House"/>
              <w:listItem w:displayText="2 Bed Unit" w:value="2 Bed Unit"/>
              <w:listItem w:displayText="2 Bed Townhouse" w:value="2 Bed Townhouse"/>
              <w:listItem w:displayText="3 Bed Townhouse" w:value="3 Bed Townhouse"/>
              <w:listItem w:displayText="1 Bed Unit" w:value="1 Bed Unit"/>
              <w:listItem w:displayText="Other" w:value="Other"/>
            </w:dropDownList>
          </w:sdtPr>
          <w:sdtEndPr/>
          <w:sdtContent>
            <w:tc>
              <w:tcPr>
                <w:tcW w:w="1700" w:type="dxa"/>
                <w:shd w:val="clear" w:color="auto" w:fill="F2F2F2" w:themeFill="background1" w:themeFillShade="F2"/>
                <w:vAlign w:val="center"/>
              </w:tcPr>
              <w:p w14:paraId="585973F8" w14:textId="77777777" w:rsidR="00B361B2" w:rsidRPr="00B361B2" w:rsidRDefault="00B361B2" w:rsidP="000D5E9B">
                <w:pPr>
                  <w:pStyle w:val="NoSpacing"/>
                  <w:spacing w:before="0" w:after="0" w:line="242" w:lineRule="auto"/>
                  <w:rPr>
                    <w:i w:val="0"/>
                    <w:iCs/>
                    <w:sz w:val="18"/>
                    <w:szCs w:val="18"/>
                  </w:rPr>
                </w:pPr>
                <w:r w:rsidRPr="00B361B2">
                  <w:rPr>
                    <w:rStyle w:val="PlaceholderText"/>
                    <w:i w:val="0"/>
                    <w:iCs/>
                    <w:sz w:val="18"/>
                    <w:szCs w:val="18"/>
                  </w:rPr>
                  <w:t>Choose an item.</w:t>
                </w:r>
              </w:p>
            </w:tc>
          </w:sdtContent>
        </w:sdt>
        <w:sdt>
          <w:sdtPr>
            <w:rPr>
              <w:iCs/>
              <w:sz w:val="18"/>
              <w:szCs w:val="18"/>
            </w:rPr>
            <w:alias w:val="Select most relevant"/>
            <w:tag w:val="Select most relevant"/>
            <w:id w:val="-1503280702"/>
            <w:placeholder>
              <w:docPart w:val="9B583C6ED1E04758B9194388E19F7E8D"/>
            </w:placeholder>
            <w:showingPlcHdr/>
            <w:dropDownList>
              <w:listItem w:value="Choose an item."/>
              <w:listItem w:displayText="Applicant holds sub-lease" w:value="Applicant holds sub-lease"/>
              <w:listItem w:displayText="Applicant rents as third party" w:value="Applicant rents as third party"/>
              <w:listItem w:displayText="Other arrangements in place" w:value="Other arrangements in place"/>
              <w:listItem w:displayText="Government Employee Housing" w:value="Government Employee Housing"/>
              <w:listItem w:displayText="Industry Housing from NTG" w:value="Industry Housing from NTG"/>
            </w:dropDownList>
          </w:sdtPr>
          <w:sdtEndPr/>
          <w:sdtContent>
            <w:tc>
              <w:tcPr>
                <w:tcW w:w="3260" w:type="dxa"/>
                <w:shd w:val="clear" w:color="auto" w:fill="F2F2F2" w:themeFill="background1" w:themeFillShade="F2"/>
                <w:vAlign w:val="center"/>
              </w:tcPr>
              <w:p w14:paraId="7AC2E920" w14:textId="77777777" w:rsidR="00B361B2" w:rsidRPr="00B361B2" w:rsidRDefault="00B361B2" w:rsidP="000D5E9B">
                <w:pPr>
                  <w:spacing w:before="0" w:after="0" w:line="242" w:lineRule="auto"/>
                  <w:rPr>
                    <w:iCs/>
                    <w:sz w:val="18"/>
                    <w:szCs w:val="18"/>
                  </w:rPr>
                </w:pPr>
                <w:r w:rsidRPr="00B361B2">
                  <w:rPr>
                    <w:rStyle w:val="PlaceholderText"/>
                    <w:iCs/>
                    <w:sz w:val="18"/>
                    <w:szCs w:val="18"/>
                  </w:rPr>
                  <w:t>Choose an item.</w:t>
                </w:r>
              </w:p>
            </w:tc>
          </w:sdtContent>
        </w:sdt>
        <w:sdt>
          <w:sdtPr>
            <w:rPr>
              <w:rStyle w:val="FormTextChar"/>
              <w:i w:val="0"/>
              <w:szCs w:val="18"/>
            </w:rPr>
            <w:id w:val="-390505403"/>
            <w:placeholder>
              <w:docPart w:val="8831A2844F614FE1949F669A6EB39A3B"/>
            </w:placeholder>
            <w:showingPlcHdr/>
            <w:dropDownList>
              <w:listItem w:value="Choose an item."/>
              <w:listItem w:displayText="Staff member" w:value="Staff member"/>
              <w:listItem w:displayText="Transit Accommodation" w:value="Transit Accommodation"/>
              <w:listItem w:displayText="Contractor Accommodation" w:value="Contractor Accommodation"/>
              <w:listItem w:displayText="Under maintenance" w:value="Under maintenance"/>
              <w:listItem w:displayText="Vacant" w:value="Vacant"/>
              <w:listItem w:displayText="Third Party Rental" w:value="Third Party Rental"/>
              <w:listItem w:displayText="Other" w:value="Other"/>
            </w:dropDownList>
          </w:sdtPr>
          <w:sdtEndPr>
            <w:rPr>
              <w:rStyle w:val="DefaultParagraphFont"/>
              <w:rFonts w:cstheme="minorBidi"/>
              <w:iCs w:val="0"/>
              <w:color w:val="auto"/>
              <w:sz w:val="22"/>
            </w:rPr>
          </w:sdtEndPr>
          <w:sdtContent>
            <w:tc>
              <w:tcPr>
                <w:tcW w:w="4110" w:type="dxa"/>
                <w:shd w:val="clear" w:color="auto" w:fill="F2F2F2" w:themeFill="background1" w:themeFillShade="F2"/>
                <w:vAlign w:val="center"/>
              </w:tcPr>
              <w:p w14:paraId="22767061" w14:textId="77777777" w:rsidR="00B361B2" w:rsidRPr="00B361B2" w:rsidRDefault="00B361B2" w:rsidP="000D5E9B">
                <w:pPr>
                  <w:spacing w:before="0" w:after="0" w:line="242" w:lineRule="auto"/>
                  <w:rPr>
                    <w:rFonts w:cstheme="minorHAnsi"/>
                    <w:iCs/>
                    <w:color w:val="000000" w:themeColor="text1"/>
                    <w:sz w:val="18"/>
                    <w:szCs w:val="18"/>
                  </w:rPr>
                </w:pPr>
                <w:r w:rsidRPr="00B361B2">
                  <w:rPr>
                    <w:rStyle w:val="PlaceholderText"/>
                    <w:iCs/>
                    <w:sz w:val="18"/>
                    <w:szCs w:val="18"/>
                  </w:rPr>
                  <w:t>Choose an item.</w:t>
                </w:r>
              </w:p>
            </w:tc>
          </w:sdtContent>
        </w:sdt>
      </w:tr>
      <w:tr w:rsidR="00B361B2" w14:paraId="53DB986A" w14:textId="77777777" w:rsidTr="00405143">
        <w:tc>
          <w:tcPr>
            <w:tcW w:w="10743" w:type="dxa"/>
            <w:gridSpan w:val="5"/>
            <w:shd w:val="clear" w:color="auto" w:fill="E0D0B4"/>
            <w:vAlign w:val="center"/>
          </w:tcPr>
          <w:p w14:paraId="12A80BDB" w14:textId="77777777" w:rsidR="00B361B2" w:rsidRPr="001C00F7" w:rsidRDefault="00B361B2" w:rsidP="00B361B2">
            <w:pPr>
              <w:pStyle w:val="Heading3"/>
              <w:framePr w:hSpace="0" w:wrap="auto" w:vAnchor="margin" w:hAnchor="text" w:xAlign="left" w:yAlign="inline"/>
              <w:outlineLvl w:val="2"/>
            </w:pPr>
            <w:r>
              <w:t>END OF PAGE</w:t>
            </w:r>
          </w:p>
        </w:tc>
      </w:tr>
      <w:bookmarkEnd w:id="1"/>
    </w:tbl>
    <w:p w14:paraId="2A72FBC4" w14:textId="77777777" w:rsidR="00DD6EC1" w:rsidRDefault="00DD6EC1" w:rsidP="000D5E9B">
      <w:pPr>
        <w:tabs>
          <w:tab w:val="left" w:pos="7845"/>
        </w:tabs>
      </w:pPr>
    </w:p>
    <w:sectPr w:rsidR="00DD6EC1" w:rsidSect="0070543E">
      <w:headerReference w:type="default" r:id="rId16"/>
      <w:pgSz w:w="11906" w:h="16838"/>
      <w:pgMar w:top="1985" w:right="849" w:bottom="425" w:left="851"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79E4A" w14:textId="77777777" w:rsidR="007D1017" w:rsidRDefault="007D1017" w:rsidP="000C67B6">
      <w:pPr>
        <w:spacing w:after="0"/>
      </w:pPr>
      <w:r>
        <w:separator/>
      </w:r>
    </w:p>
  </w:endnote>
  <w:endnote w:type="continuationSeparator" w:id="0">
    <w:p w14:paraId="47D11264" w14:textId="77777777" w:rsidR="007D1017" w:rsidRDefault="007D1017" w:rsidP="000C67B6">
      <w:pPr>
        <w:spacing w:after="0"/>
      </w:pPr>
      <w:r>
        <w:continuationSeparator/>
      </w:r>
    </w:p>
  </w:endnote>
  <w:endnote w:type="continuationNotice" w:id="1">
    <w:p w14:paraId="4419E420" w14:textId="77777777" w:rsidR="007D1017" w:rsidRDefault="007D1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Calibri"/>
    <w:charset w:val="00"/>
    <w:family w:val="swiss"/>
    <w:pitch w:val="variable"/>
    <w:sig w:usb0="A00000AF" w:usb1="5000604B" w:usb2="00000000" w:usb3="00000000" w:csb0="00000093" w:csb1="00000000"/>
  </w:font>
  <w:font w:name="Daytona">
    <w:altName w:val="Daytona"/>
    <w:charset w:val="00"/>
    <w:family w:val="swiss"/>
    <w:pitch w:val="variable"/>
    <w:sig w:usb0="800002EF" w:usb1="0000000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EAF6A" w14:textId="77777777" w:rsidR="00710E64" w:rsidRPr="00846E3D" w:rsidRDefault="00710E64" w:rsidP="00710E64">
    <w:pPr>
      <w:pStyle w:val="Footer"/>
      <w:jc w:val="center"/>
      <w:rPr>
        <w:rFonts w:cstheme="minorHAnsi"/>
        <w:b/>
        <w:bCs/>
        <w:color w:val="3C0919"/>
        <w:sz w:val="18"/>
        <w:szCs w:val="18"/>
        <w:lang w:val="en-US"/>
      </w:rPr>
    </w:pPr>
    <w:r w:rsidRPr="00846E3D">
      <w:rPr>
        <w:rFonts w:asciiTheme="majorHAnsi" w:hAnsiTheme="majorHAnsi" w:cstheme="majorHAnsi"/>
        <w:b/>
        <w:bCs/>
        <w:color w:val="3C0919"/>
        <w:sz w:val="18"/>
        <w:szCs w:val="18"/>
        <w:lang w:val="en-US"/>
      </w:rPr>
      <w:t>Jabiru Kabolkmakmen Ltd (ACN 633</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120</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000</w:t>
    </w:r>
    <w:r w:rsidRPr="00846E3D">
      <w:rPr>
        <w:rFonts w:asciiTheme="majorHAnsi" w:hAnsiTheme="majorHAnsi" w:cstheme="majorHAnsi"/>
        <w:b/>
        <w:bCs/>
        <w:color w:val="000000"/>
        <w:sz w:val="18"/>
        <w:szCs w:val="18"/>
        <w:shd w:val="clear" w:color="auto" w:fill="FFFFFF"/>
      </w:rPr>
      <w:t>)</w:t>
    </w:r>
  </w:p>
  <w:p w14:paraId="002C58F1" w14:textId="77777777" w:rsidR="00660CEE" w:rsidRPr="00846E3D" w:rsidRDefault="00193563" w:rsidP="00660CEE">
    <w:pPr>
      <w:pStyle w:val="Footer"/>
      <w:jc w:val="center"/>
      <w:rPr>
        <w:rFonts w:asciiTheme="majorHAnsi" w:hAnsiTheme="majorHAnsi" w:cstheme="majorHAnsi"/>
        <w:color w:val="3C0919"/>
        <w:sz w:val="18"/>
        <w:szCs w:val="18"/>
      </w:rPr>
    </w:pPr>
    <w:r>
      <w:rPr>
        <w:rFonts w:asciiTheme="majorHAnsi" w:hAnsiTheme="majorHAnsi" w:cstheme="majorHAnsi"/>
        <w:color w:val="3C0919"/>
        <w:sz w:val="18"/>
        <w:szCs w:val="18"/>
        <w:lang w:val="en-US"/>
      </w:rPr>
      <w:t xml:space="preserve">Form 2: </w:t>
    </w:r>
    <w:r w:rsidR="00660CEE">
      <w:rPr>
        <w:rFonts w:asciiTheme="majorHAnsi" w:hAnsiTheme="majorHAnsi" w:cstheme="majorHAnsi"/>
        <w:color w:val="3C0919"/>
        <w:sz w:val="18"/>
        <w:szCs w:val="18"/>
        <w:lang w:val="en-US"/>
      </w:rPr>
      <w:t xml:space="preserve">Forecast Housing Demand v1 - </w:t>
    </w:r>
    <w:r w:rsidR="00660CEE" w:rsidRPr="00846E3D">
      <w:rPr>
        <w:rFonts w:asciiTheme="majorHAnsi" w:hAnsiTheme="majorHAnsi" w:cstheme="majorHAnsi"/>
        <w:color w:val="3C0919"/>
        <w:sz w:val="18"/>
        <w:szCs w:val="18"/>
        <w:lang w:val="en-US"/>
      </w:rPr>
      <w:t>Sub-lease or other interest in Aboriginal land in Jabiru</w:t>
    </w:r>
  </w:p>
  <w:p w14:paraId="405CCA73" w14:textId="77777777" w:rsidR="008024FB" w:rsidRPr="00710E64" w:rsidRDefault="00710E64" w:rsidP="00710E64">
    <w:pPr>
      <w:spacing w:after="0"/>
      <w:ind w:right="-1"/>
      <w:jc w:val="center"/>
      <w:rPr>
        <w:rFonts w:asciiTheme="majorHAnsi" w:hAnsiTheme="majorHAnsi" w:cstheme="majorHAnsi"/>
        <w:color w:val="3C0919"/>
        <w:sz w:val="18"/>
        <w:szCs w:val="18"/>
        <w:lang w:val="en-US"/>
      </w:rPr>
    </w:pPr>
    <w:r w:rsidRPr="00846E3D">
      <w:rPr>
        <w:rFonts w:asciiTheme="majorHAnsi" w:hAnsiTheme="majorHAnsi" w:cstheme="majorHAnsi"/>
        <w:color w:val="3C0919"/>
        <w:sz w:val="18"/>
        <w:szCs w:val="18"/>
        <w:lang w:val="en-US"/>
      </w:rPr>
      <w:t xml:space="preserve">For more information refer to the FAQs on our website </w:t>
    </w:r>
    <w:hyperlink r:id="rId1" w:history="1">
      <w:r w:rsidRPr="00846E3D">
        <w:rPr>
          <w:rFonts w:asciiTheme="majorHAnsi" w:hAnsiTheme="majorHAnsi" w:cstheme="majorHAnsi"/>
          <w:color w:val="3C0919"/>
          <w:sz w:val="18"/>
          <w:szCs w:val="18"/>
          <w:u w:val="single"/>
          <w:lang w:val="en-US"/>
        </w:rPr>
        <w:t>www.jabirukabolkmakmen.com.au</w:t>
      </w:r>
    </w:hyperlink>
    <w:r w:rsidRPr="00846E3D">
      <w:rPr>
        <w:rFonts w:asciiTheme="majorHAnsi" w:hAnsiTheme="majorHAnsi" w:cstheme="majorHAnsi"/>
        <w:color w:val="3C0919"/>
        <w:sz w:val="18"/>
        <w:szCs w:val="18"/>
        <w:lang w:val="en-US"/>
      </w:rPr>
      <w:t>, call us on 08 8979 3203 or drop into our office.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1E531" w14:textId="77777777" w:rsidR="00710E64" w:rsidRPr="00846E3D" w:rsidRDefault="00710E64" w:rsidP="00710E64">
    <w:pPr>
      <w:pStyle w:val="Footer"/>
      <w:jc w:val="center"/>
      <w:rPr>
        <w:rFonts w:cstheme="minorHAnsi"/>
        <w:b/>
        <w:bCs/>
        <w:color w:val="3C0919"/>
        <w:sz w:val="18"/>
        <w:szCs w:val="18"/>
        <w:lang w:val="en-US"/>
      </w:rPr>
    </w:pPr>
    <w:r w:rsidRPr="00846E3D">
      <w:rPr>
        <w:rFonts w:asciiTheme="majorHAnsi" w:hAnsiTheme="majorHAnsi" w:cstheme="majorHAnsi"/>
        <w:b/>
        <w:bCs/>
        <w:color w:val="3C0919"/>
        <w:sz w:val="18"/>
        <w:szCs w:val="18"/>
        <w:lang w:val="en-US"/>
      </w:rPr>
      <w:t>Jabiru Kabolkmakmen Ltd (ACN 633</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120</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000</w:t>
    </w:r>
    <w:r w:rsidRPr="00846E3D">
      <w:rPr>
        <w:rFonts w:asciiTheme="majorHAnsi" w:hAnsiTheme="majorHAnsi" w:cstheme="majorHAnsi"/>
        <w:b/>
        <w:bCs/>
        <w:color w:val="000000"/>
        <w:sz w:val="18"/>
        <w:szCs w:val="18"/>
        <w:shd w:val="clear" w:color="auto" w:fill="FFFFFF"/>
      </w:rPr>
      <w:t>)</w:t>
    </w:r>
  </w:p>
  <w:p w14:paraId="0EF26E2F" w14:textId="77777777" w:rsidR="00710E64" w:rsidRPr="00846E3D" w:rsidRDefault="00193563" w:rsidP="00710E64">
    <w:pPr>
      <w:pStyle w:val="Footer"/>
      <w:jc w:val="center"/>
      <w:rPr>
        <w:rFonts w:asciiTheme="majorHAnsi" w:hAnsiTheme="majorHAnsi" w:cstheme="majorHAnsi"/>
        <w:color w:val="3C0919"/>
        <w:sz w:val="18"/>
        <w:szCs w:val="18"/>
      </w:rPr>
    </w:pPr>
    <w:r>
      <w:rPr>
        <w:rFonts w:asciiTheme="majorHAnsi" w:hAnsiTheme="majorHAnsi" w:cstheme="majorHAnsi"/>
        <w:color w:val="3C0919"/>
        <w:sz w:val="18"/>
        <w:szCs w:val="18"/>
        <w:lang w:val="en-US"/>
      </w:rPr>
      <w:t xml:space="preserve">Form 2: </w:t>
    </w:r>
    <w:r w:rsidR="00660CEE">
      <w:rPr>
        <w:rFonts w:asciiTheme="majorHAnsi" w:hAnsiTheme="majorHAnsi" w:cstheme="majorHAnsi"/>
        <w:color w:val="3C0919"/>
        <w:sz w:val="18"/>
        <w:szCs w:val="18"/>
        <w:lang w:val="en-US"/>
      </w:rPr>
      <w:t xml:space="preserve">Forecast Housing Demand v1 - </w:t>
    </w:r>
    <w:r w:rsidR="00710E64" w:rsidRPr="00846E3D">
      <w:rPr>
        <w:rFonts w:asciiTheme="majorHAnsi" w:hAnsiTheme="majorHAnsi" w:cstheme="majorHAnsi"/>
        <w:color w:val="3C0919"/>
        <w:sz w:val="18"/>
        <w:szCs w:val="18"/>
        <w:lang w:val="en-US"/>
      </w:rPr>
      <w:t>Sub-lease or other interest in Aboriginal land in Jabiru</w:t>
    </w:r>
  </w:p>
  <w:p w14:paraId="0579AB56" w14:textId="77777777" w:rsidR="00631669" w:rsidRPr="00710E64" w:rsidRDefault="00710E64" w:rsidP="00710E64">
    <w:pPr>
      <w:spacing w:after="0"/>
      <w:ind w:right="-1"/>
      <w:jc w:val="center"/>
      <w:rPr>
        <w:rFonts w:asciiTheme="majorHAnsi" w:hAnsiTheme="majorHAnsi" w:cstheme="majorHAnsi"/>
        <w:color w:val="3C0919"/>
        <w:sz w:val="18"/>
        <w:szCs w:val="18"/>
        <w:lang w:val="en-US"/>
      </w:rPr>
    </w:pPr>
    <w:r w:rsidRPr="00846E3D">
      <w:rPr>
        <w:rFonts w:asciiTheme="majorHAnsi" w:hAnsiTheme="majorHAnsi" w:cstheme="majorHAnsi"/>
        <w:color w:val="3C0919"/>
        <w:sz w:val="18"/>
        <w:szCs w:val="18"/>
        <w:lang w:val="en-US"/>
      </w:rPr>
      <w:t xml:space="preserve">For more information refer to the FAQs on our website </w:t>
    </w:r>
    <w:hyperlink r:id="rId1" w:history="1">
      <w:r w:rsidRPr="00846E3D">
        <w:rPr>
          <w:rFonts w:asciiTheme="majorHAnsi" w:hAnsiTheme="majorHAnsi" w:cstheme="majorHAnsi"/>
          <w:color w:val="3C0919"/>
          <w:sz w:val="18"/>
          <w:szCs w:val="18"/>
          <w:u w:val="single"/>
          <w:lang w:val="en-US"/>
        </w:rPr>
        <w:t>www.jabirukabolkmakmen.com.au</w:t>
      </w:r>
    </w:hyperlink>
    <w:r w:rsidRPr="00846E3D">
      <w:rPr>
        <w:rFonts w:asciiTheme="majorHAnsi" w:hAnsiTheme="majorHAnsi" w:cstheme="majorHAnsi"/>
        <w:color w:val="3C0919"/>
        <w:sz w:val="18"/>
        <w:szCs w:val="18"/>
        <w:lang w:val="en-US"/>
      </w:rPr>
      <w:t>, call us on 08 8979 3203 or drop into our office.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27773" w14:textId="77777777" w:rsidR="007D1017" w:rsidRDefault="007D1017" w:rsidP="000C67B6">
      <w:pPr>
        <w:spacing w:after="0"/>
      </w:pPr>
      <w:bookmarkStart w:id="0" w:name="_Hlk19880141"/>
      <w:bookmarkEnd w:id="0"/>
      <w:r>
        <w:separator/>
      </w:r>
    </w:p>
  </w:footnote>
  <w:footnote w:type="continuationSeparator" w:id="0">
    <w:p w14:paraId="4D9711DD" w14:textId="77777777" w:rsidR="007D1017" w:rsidRDefault="007D1017" w:rsidP="000C67B6">
      <w:pPr>
        <w:spacing w:after="0"/>
      </w:pPr>
      <w:r>
        <w:continuationSeparator/>
      </w:r>
    </w:p>
  </w:footnote>
  <w:footnote w:type="continuationNotice" w:id="1">
    <w:p w14:paraId="6F8D477F" w14:textId="77777777" w:rsidR="007D1017" w:rsidRDefault="007D1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764FC" w14:textId="77777777" w:rsidR="00AD10F0" w:rsidRDefault="00AD10F0" w:rsidP="00A17BF9">
    <w:pPr>
      <w:pStyle w:val="Header"/>
      <w:tabs>
        <w:tab w:val="clear" w:pos="9026"/>
        <w:tab w:val="right" w:pos="8647"/>
      </w:tabs>
      <w:ind w:left="-709" w:right="-23"/>
      <w:jc w:val="right"/>
      <w:rPr>
        <w:b/>
        <w:color w:val="F95738"/>
        <w:sz w:val="44"/>
        <w:szCs w:val="44"/>
      </w:rPr>
    </w:pPr>
    <w:r>
      <w:tab/>
    </w:r>
    <w:r w:rsidRPr="00053F66">
      <w:rPr>
        <w:noProof/>
      </w:rPr>
      <w:drawing>
        <wp:anchor distT="0" distB="0" distL="114300" distR="114300" simplePos="0" relativeHeight="251658245" behindDoc="1" locked="0" layoutInCell="1" allowOverlap="1" wp14:anchorId="39EFB756" wp14:editId="3C5939F4">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53F66">
      <w:rPr>
        <w:b/>
        <w:color w:val="F95738"/>
        <w:sz w:val="44"/>
        <w:szCs w:val="44"/>
      </w:rPr>
      <w:t>ALLOCATION REQUEST FORM</w:t>
    </w:r>
  </w:p>
  <w:tbl>
    <w:tblPr>
      <w:tblStyle w:val="TableGrid"/>
      <w:tblpPr w:leftFromText="181" w:rightFromText="181" w:vertAnchor="text" w:horzAnchor="margin" w:tblpX="3481" w:tblpY="1"/>
      <w:tblOverlap w:val="never"/>
      <w:tblW w:w="6774"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774"/>
    </w:tblGrid>
    <w:tr w:rsidR="00AD10F0" w14:paraId="05B59507" w14:textId="77777777" w:rsidTr="00A17BF9">
      <w:tc>
        <w:tcPr>
          <w:tcW w:w="6774" w:type="dxa"/>
          <w:shd w:val="clear" w:color="auto" w:fill="F95738"/>
          <w:vAlign w:val="center"/>
        </w:tcPr>
        <w:p w14:paraId="4E49F129" w14:textId="77777777" w:rsidR="00AD10F0" w:rsidRPr="009B4EDE" w:rsidRDefault="00AD10F0" w:rsidP="00A17BF9">
          <w:pPr>
            <w:pStyle w:val="Heading3"/>
            <w:framePr w:hSpace="0" w:wrap="auto" w:vAnchor="margin" w:hAnchor="text" w:xAlign="left" w:yAlign="inline"/>
            <w:spacing w:before="0" w:after="0"/>
            <w:outlineLvl w:val="2"/>
          </w:pPr>
          <w:r>
            <w:t xml:space="preserve">SECTION </w:t>
          </w:r>
          <w:r w:rsidR="00405143">
            <w:t>3</w:t>
          </w:r>
          <w:r>
            <w:t xml:space="preserve"> – </w:t>
          </w:r>
          <w:r w:rsidR="00405143">
            <w:t>ALIGNMENT WITH MASTERPLAN</w:t>
          </w:r>
        </w:p>
      </w:tc>
    </w:tr>
  </w:tbl>
  <w:p w14:paraId="2222ECEF" w14:textId="77777777" w:rsidR="00AD10F0" w:rsidRPr="00A17BF9" w:rsidRDefault="00AD10F0" w:rsidP="00A17BF9">
    <w:pPr>
      <w:pStyle w:val="Header"/>
      <w:tabs>
        <w:tab w:val="clear" w:pos="4513"/>
        <w:tab w:val="clear" w:pos="9026"/>
        <w:tab w:val="left" w:pos="2430"/>
      </w:tabs>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B78AE" w14:textId="77777777" w:rsidR="00AD10F0" w:rsidRDefault="00AD10F0" w:rsidP="005E678F">
    <w:pPr>
      <w:pStyle w:val="Header"/>
      <w:tabs>
        <w:tab w:val="clear" w:pos="9026"/>
        <w:tab w:val="right" w:pos="8647"/>
      </w:tabs>
      <w:ind w:left="-709" w:right="-23"/>
      <w:jc w:val="right"/>
      <w:rPr>
        <w:b/>
        <w:color w:val="F95738"/>
        <w:sz w:val="44"/>
        <w:szCs w:val="44"/>
      </w:rPr>
    </w:pPr>
    <w:r w:rsidRPr="00053F66">
      <w:rPr>
        <w:noProof/>
      </w:rPr>
      <w:drawing>
        <wp:anchor distT="0" distB="0" distL="114300" distR="114300" simplePos="0" relativeHeight="251658242" behindDoc="1" locked="0" layoutInCell="1" allowOverlap="1" wp14:anchorId="46112C11" wp14:editId="1BD46DA2">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31669">
      <w:rPr>
        <w:b/>
        <w:color w:val="F95738"/>
        <w:sz w:val="44"/>
        <w:szCs w:val="44"/>
      </w:rPr>
      <w:t>FORECAST HOUSING DEMAND</w:t>
    </w:r>
  </w:p>
  <w:tbl>
    <w:tblPr>
      <w:tblStyle w:val="TableGrid"/>
      <w:tblpPr w:leftFromText="181" w:rightFromText="181" w:vertAnchor="text" w:horzAnchor="margin" w:tblpX="3481" w:tblpY="1"/>
      <w:tblOverlap w:val="never"/>
      <w:tblW w:w="6774"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774"/>
    </w:tblGrid>
    <w:tr w:rsidR="00AD10F0" w14:paraId="0015A56F" w14:textId="77777777" w:rsidTr="00365798">
      <w:tc>
        <w:tcPr>
          <w:tcW w:w="6774" w:type="dxa"/>
          <w:shd w:val="clear" w:color="auto" w:fill="F95738"/>
          <w:vAlign w:val="center"/>
        </w:tcPr>
        <w:p w14:paraId="5AA17BC2" w14:textId="77777777" w:rsidR="00AD10F0" w:rsidRPr="009B4EDE" w:rsidRDefault="00C14F4C" w:rsidP="00C14F4C">
          <w:pPr>
            <w:pStyle w:val="Heading3"/>
            <w:framePr w:hSpace="0" w:wrap="auto" w:vAnchor="margin" w:hAnchor="text" w:xAlign="left" w:yAlign="inline"/>
            <w:spacing w:before="0" w:after="0"/>
            <w:outlineLvl w:val="2"/>
          </w:pPr>
          <w:r>
            <w:t>FORECAST DETAILS</w:t>
          </w:r>
        </w:p>
      </w:tc>
    </w:tr>
  </w:tbl>
  <w:p w14:paraId="597852A3" w14:textId="77777777" w:rsidR="00AD10F0" w:rsidRPr="005E678F" w:rsidRDefault="00AD10F0" w:rsidP="005E678F">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D8807" w14:textId="77777777" w:rsidR="00AD10F0" w:rsidRDefault="00AD10F0" w:rsidP="00A17BF9">
    <w:pPr>
      <w:pStyle w:val="Header"/>
      <w:tabs>
        <w:tab w:val="clear" w:pos="9026"/>
        <w:tab w:val="right" w:pos="8647"/>
      </w:tabs>
      <w:ind w:left="-709" w:right="-23"/>
      <w:jc w:val="right"/>
      <w:rPr>
        <w:b/>
        <w:color w:val="F95738"/>
        <w:sz w:val="44"/>
        <w:szCs w:val="44"/>
      </w:rPr>
    </w:pPr>
    <w:r>
      <w:tab/>
    </w:r>
    <w:r w:rsidRPr="00053F66">
      <w:rPr>
        <w:noProof/>
      </w:rPr>
      <w:drawing>
        <wp:anchor distT="0" distB="0" distL="114300" distR="114300" simplePos="0" relativeHeight="251658248" behindDoc="1" locked="0" layoutInCell="1" allowOverlap="1" wp14:anchorId="3F7E9114" wp14:editId="75909310">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841E7" w:rsidRPr="00D841E7">
      <w:rPr>
        <w:b/>
        <w:color w:val="F95738"/>
        <w:sz w:val="44"/>
        <w:szCs w:val="44"/>
      </w:rPr>
      <w:t xml:space="preserve"> </w:t>
    </w:r>
    <w:r w:rsidR="00D841E7">
      <w:rPr>
        <w:b/>
        <w:color w:val="F95738"/>
        <w:sz w:val="44"/>
        <w:szCs w:val="44"/>
      </w:rPr>
      <w:t>FORECAST HOUSING DEMAND</w:t>
    </w:r>
  </w:p>
  <w:tbl>
    <w:tblPr>
      <w:tblStyle w:val="TableGrid"/>
      <w:tblpPr w:leftFromText="181" w:rightFromText="181" w:vertAnchor="text" w:horzAnchor="margin" w:tblpX="3309" w:tblpY="1"/>
      <w:tblOverlap w:val="never"/>
      <w:tblW w:w="6946"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946"/>
    </w:tblGrid>
    <w:tr w:rsidR="00AD10F0" w14:paraId="712DF67F" w14:textId="77777777" w:rsidTr="00DC64D3">
      <w:tc>
        <w:tcPr>
          <w:tcW w:w="6946" w:type="dxa"/>
          <w:shd w:val="clear" w:color="auto" w:fill="F95738"/>
          <w:vAlign w:val="center"/>
        </w:tcPr>
        <w:p w14:paraId="5D28616A" w14:textId="77777777" w:rsidR="00AD10F0" w:rsidRPr="0050163E" w:rsidRDefault="00DC64D3" w:rsidP="00DC64D3">
          <w:pPr>
            <w:pStyle w:val="Heading3"/>
            <w:framePr w:hSpace="0" w:wrap="auto" w:vAnchor="margin" w:hAnchor="text" w:xAlign="left" w:yAlign="inline"/>
            <w:spacing w:before="0" w:after="0"/>
            <w:outlineLvl w:val="2"/>
          </w:pPr>
          <w:r w:rsidRPr="00DC64D3">
            <w:rPr>
              <w:sz w:val="24"/>
              <w:szCs w:val="20"/>
            </w:rPr>
            <w:t xml:space="preserve">ANNEXURE 1: </w:t>
          </w:r>
          <w:r w:rsidR="00C14F4C" w:rsidRPr="00DC64D3">
            <w:rPr>
              <w:sz w:val="24"/>
              <w:szCs w:val="20"/>
            </w:rPr>
            <w:t>TABLE OF CURRENT HOUSING STOCK</w:t>
          </w:r>
        </w:p>
      </w:tc>
    </w:tr>
  </w:tbl>
  <w:p w14:paraId="0B5661EC" w14:textId="77777777" w:rsidR="00AD10F0" w:rsidRPr="00A17BF9" w:rsidRDefault="00AD10F0" w:rsidP="00A17BF9">
    <w:pPr>
      <w:pStyle w:val="Header"/>
      <w:tabs>
        <w:tab w:val="clear" w:pos="4513"/>
        <w:tab w:val="clear" w:pos="9026"/>
        <w:tab w:val="left" w:pos="2430"/>
      </w:tabs>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A1766"/>
    <w:multiLevelType w:val="hybridMultilevel"/>
    <w:tmpl w:val="85F208F8"/>
    <w:lvl w:ilvl="0" w:tplc="6024C6BA">
      <w:start w:val="3"/>
      <w:numFmt w:val="bullet"/>
      <w:lvlText w:val="-"/>
      <w:lvlJc w:val="left"/>
      <w:pPr>
        <w:ind w:left="720" w:hanging="360"/>
      </w:pPr>
      <w:rPr>
        <w:rFonts w:ascii="Ink Free" w:eastAsiaTheme="minorHAnsi" w:hAnsi="Ink Free"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A6B413E"/>
    <w:multiLevelType w:val="hybridMultilevel"/>
    <w:tmpl w:val="9C3C4D92"/>
    <w:lvl w:ilvl="0" w:tplc="3000E922">
      <w:start w:val="1"/>
      <w:numFmt w:val="bullet"/>
      <w:pStyle w:val="ListParagraph"/>
      <w:lvlText w:val=""/>
      <w:lvlJc w:val="left"/>
      <w:pPr>
        <w:ind w:left="720" w:hanging="360"/>
      </w:pPr>
      <w:rPr>
        <w:rFonts w:ascii="Wingdings" w:hAnsi="Wingdings" w:hint="default"/>
      </w:rPr>
    </w:lvl>
    <w:lvl w:ilvl="1" w:tplc="96E20306">
      <w:numFmt w:val="bullet"/>
      <w:lvlText w:val="•"/>
      <w:lvlJc w:val="left"/>
      <w:pPr>
        <w:ind w:left="1440" w:hanging="360"/>
      </w:pPr>
      <w:rPr>
        <w:rFonts w:ascii="Calibri" w:eastAsiaTheme="minorHAnsi" w:hAnsi="Calibri" w:cs="Calibri"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DEA48D8"/>
    <w:multiLevelType w:val="hybridMultilevel"/>
    <w:tmpl w:val="59DCAC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38DB6C11"/>
    <w:multiLevelType w:val="hybridMultilevel"/>
    <w:tmpl w:val="4D8A10A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B532674"/>
    <w:multiLevelType w:val="hybridMultilevel"/>
    <w:tmpl w:val="133A116C"/>
    <w:lvl w:ilvl="0" w:tplc="939A07B6">
      <w:start w:val="2"/>
      <w:numFmt w:val="bullet"/>
      <w:lvlText w:val="-"/>
      <w:lvlJc w:val="left"/>
      <w:pPr>
        <w:ind w:left="720" w:hanging="360"/>
      </w:pPr>
      <w:rPr>
        <w:rFonts w:ascii="Microsoft YaHei UI" w:eastAsia="Microsoft YaHei UI" w:hAnsi="Microsoft YaHei UI" w:cstheme="minorBidi" w:hint="eastAsi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95D0DCD"/>
    <w:multiLevelType w:val="hybridMultilevel"/>
    <w:tmpl w:val="64080ACE"/>
    <w:lvl w:ilvl="0" w:tplc="0C090005">
      <w:start w:val="1"/>
      <w:numFmt w:val="bullet"/>
      <w:lvlText w:val=""/>
      <w:lvlJc w:val="left"/>
      <w:pPr>
        <w:ind w:left="153" w:hanging="360"/>
      </w:pPr>
      <w:rPr>
        <w:rFonts w:ascii="Wingdings" w:hAnsi="Wingdings"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6" w15:restartNumberingAfterBreak="0">
    <w:nsid w:val="5E8023D0"/>
    <w:multiLevelType w:val="hybridMultilevel"/>
    <w:tmpl w:val="47BAF7BA"/>
    <w:lvl w:ilvl="0" w:tplc="0C090005">
      <w:start w:val="1"/>
      <w:numFmt w:val="bullet"/>
      <w:lvlText w:val=""/>
      <w:lvlJc w:val="left"/>
      <w:pPr>
        <w:ind w:left="1998" w:hanging="360"/>
      </w:pPr>
      <w:rPr>
        <w:rFonts w:ascii="Wingdings" w:hAnsi="Wingdings" w:hint="default"/>
      </w:rPr>
    </w:lvl>
    <w:lvl w:ilvl="1" w:tplc="0C090003" w:tentative="1">
      <w:start w:val="1"/>
      <w:numFmt w:val="bullet"/>
      <w:lvlText w:val="o"/>
      <w:lvlJc w:val="left"/>
      <w:pPr>
        <w:ind w:left="2718" w:hanging="360"/>
      </w:pPr>
      <w:rPr>
        <w:rFonts w:ascii="Courier New" w:hAnsi="Courier New" w:cs="Courier New" w:hint="default"/>
      </w:rPr>
    </w:lvl>
    <w:lvl w:ilvl="2" w:tplc="0C090005" w:tentative="1">
      <w:start w:val="1"/>
      <w:numFmt w:val="bullet"/>
      <w:lvlText w:val=""/>
      <w:lvlJc w:val="left"/>
      <w:pPr>
        <w:ind w:left="3438" w:hanging="360"/>
      </w:pPr>
      <w:rPr>
        <w:rFonts w:ascii="Wingdings" w:hAnsi="Wingdings" w:hint="default"/>
      </w:rPr>
    </w:lvl>
    <w:lvl w:ilvl="3" w:tplc="0C090001" w:tentative="1">
      <w:start w:val="1"/>
      <w:numFmt w:val="bullet"/>
      <w:lvlText w:val=""/>
      <w:lvlJc w:val="left"/>
      <w:pPr>
        <w:ind w:left="4158" w:hanging="360"/>
      </w:pPr>
      <w:rPr>
        <w:rFonts w:ascii="Symbol" w:hAnsi="Symbol" w:hint="default"/>
      </w:rPr>
    </w:lvl>
    <w:lvl w:ilvl="4" w:tplc="0C090003" w:tentative="1">
      <w:start w:val="1"/>
      <w:numFmt w:val="bullet"/>
      <w:lvlText w:val="o"/>
      <w:lvlJc w:val="left"/>
      <w:pPr>
        <w:ind w:left="4878" w:hanging="360"/>
      </w:pPr>
      <w:rPr>
        <w:rFonts w:ascii="Courier New" w:hAnsi="Courier New" w:cs="Courier New" w:hint="default"/>
      </w:rPr>
    </w:lvl>
    <w:lvl w:ilvl="5" w:tplc="0C090005" w:tentative="1">
      <w:start w:val="1"/>
      <w:numFmt w:val="bullet"/>
      <w:lvlText w:val=""/>
      <w:lvlJc w:val="left"/>
      <w:pPr>
        <w:ind w:left="5598" w:hanging="360"/>
      </w:pPr>
      <w:rPr>
        <w:rFonts w:ascii="Wingdings" w:hAnsi="Wingdings" w:hint="default"/>
      </w:rPr>
    </w:lvl>
    <w:lvl w:ilvl="6" w:tplc="0C090001" w:tentative="1">
      <w:start w:val="1"/>
      <w:numFmt w:val="bullet"/>
      <w:lvlText w:val=""/>
      <w:lvlJc w:val="left"/>
      <w:pPr>
        <w:ind w:left="6318" w:hanging="360"/>
      </w:pPr>
      <w:rPr>
        <w:rFonts w:ascii="Symbol" w:hAnsi="Symbol" w:hint="default"/>
      </w:rPr>
    </w:lvl>
    <w:lvl w:ilvl="7" w:tplc="0C090003" w:tentative="1">
      <w:start w:val="1"/>
      <w:numFmt w:val="bullet"/>
      <w:lvlText w:val="o"/>
      <w:lvlJc w:val="left"/>
      <w:pPr>
        <w:ind w:left="7038" w:hanging="360"/>
      </w:pPr>
      <w:rPr>
        <w:rFonts w:ascii="Courier New" w:hAnsi="Courier New" w:cs="Courier New" w:hint="default"/>
      </w:rPr>
    </w:lvl>
    <w:lvl w:ilvl="8" w:tplc="0C090005" w:tentative="1">
      <w:start w:val="1"/>
      <w:numFmt w:val="bullet"/>
      <w:lvlText w:val=""/>
      <w:lvlJc w:val="left"/>
      <w:pPr>
        <w:ind w:left="7758" w:hanging="360"/>
      </w:pPr>
      <w:rPr>
        <w:rFonts w:ascii="Wingdings" w:hAnsi="Wingdings" w:hint="default"/>
      </w:rPr>
    </w:lvl>
  </w:abstractNum>
  <w:abstractNum w:abstractNumId="7" w15:restartNumberingAfterBreak="0">
    <w:nsid w:val="7211460F"/>
    <w:multiLevelType w:val="hybridMultilevel"/>
    <w:tmpl w:val="BDB426CE"/>
    <w:lvl w:ilvl="0" w:tplc="0C090005">
      <w:start w:val="1"/>
      <w:numFmt w:val="bullet"/>
      <w:lvlText w:val=""/>
      <w:lvlJc w:val="left"/>
      <w:pPr>
        <w:ind w:left="862" w:hanging="360"/>
      </w:pPr>
      <w:rPr>
        <w:rFonts w:ascii="Wingdings" w:hAnsi="Wingdings"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num w:numId="1">
    <w:abstractNumId w:val="1"/>
  </w:num>
  <w:num w:numId="2">
    <w:abstractNumId w:val="3"/>
  </w:num>
  <w:num w:numId="3">
    <w:abstractNumId w:val="6"/>
  </w:num>
  <w:num w:numId="4">
    <w:abstractNumId w:val="2"/>
  </w:num>
  <w:num w:numId="5">
    <w:abstractNumId w:val="4"/>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formatting="1" w:enforcement="1" w:cryptProviderType="rsaAES" w:cryptAlgorithmClass="hash" w:cryptAlgorithmType="typeAny" w:cryptAlgorithmSid="14" w:cryptSpinCount="100000" w:hash="0L+NVx8BS+qEzGzYo3ib4gACAFK5d203HocCdLXFwrF9kw4nBdRhUVcQE5fUn61s/dPGTc710IVzADQFjz94Uw==" w:salt="NYl85ku9yWzKkt9Qyptmr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563"/>
    <w:rsid w:val="00001197"/>
    <w:rsid w:val="000039FB"/>
    <w:rsid w:val="00004F2F"/>
    <w:rsid w:val="00007040"/>
    <w:rsid w:val="00010673"/>
    <w:rsid w:val="000113D6"/>
    <w:rsid w:val="00012A77"/>
    <w:rsid w:val="00012C9D"/>
    <w:rsid w:val="0001369A"/>
    <w:rsid w:val="000170FD"/>
    <w:rsid w:val="000221DC"/>
    <w:rsid w:val="00026CA0"/>
    <w:rsid w:val="00032A79"/>
    <w:rsid w:val="00032D78"/>
    <w:rsid w:val="00034768"/>
    <w:rsid w:val="0003749A"/>
    <w:rsid w:val="00040238"/>
    <w:rsid w:val="00040787"/>
    <w:rsid w:val="00046BA5"/>
    <w:rsid w:val="00046DB4"/>
    <w:rsid w:val="00047B1D"/>
    <w:rsid w:val="00047F3C"/>
    <w:rsid w:val="00051A81"/>
    <w:rsid w:val="0005224F"/>
    <w:rsid w:val="000537E0"/>
    <w:rsid w:val="00053F66"/>
    <w:rsid w:val="000542C0"/>
    <w:rsid w:val="00056A9C"/>
    <w:rsid w:val="00061EA4"/>
    <w:rsid w:val="00063207"/>
    <w:rsid w:val="000635AD"/>
    <w:rsid w:val="00063FB4"/>
    <w:rsid w:val="00064E2B"/>
    <w:rsid w:val="00065CD0"/>
    <w:rsid w:val="00066CA0"/>
    <w:rsid w:val="0006756D"/>
    <w:rsid w:val="00067CD8"/>
    <w:rsid w:val="0007208F"/>
    <w:rsid w:val="00074327"/>
    <w:rsid w:val="0007470D"/>
    <w:rsid w:val="0007768E"/>
    <w:rsid w:val="0008062B"/>
    <w:rsid w:val="000831C8"/>
    <w:rsid w:val="00083F8B"/>
    <w:rsid w:val="00086035"/>
    <w:rsid w:val="000907D8"/>
    <w:rsid w:val="00090F98"/>
    <w:rsid w:val="0009392F"/>
    <w:rsid w:val="00093AA7"/>
    <w:rsid w:val="000A1EFB"/>
    <w:rsid w:val="000A39D1"/>
    <w:rsid w:val="000A7B32"/>
    <w:rsid w:val="000A7D25"/>
    <w:rsid w:val="000B1B63"/>
    <w:rsid w:val="000B2E29"/>
    <w:rsid w:val="000B5F8E"/>
    <w:rsid w:val="000C0306"/>
    <w:rsid w:val="000C5E85"/>
    <w:rsid w:val="000C67B6"/>
    <w:rsid w:val="000C6D44"/>
    <w:rsid w:val="000D0584"/>
    <w:rsid w:val="000D0844"/>
    <w:rsid w:val="000D1126"/>
    <w:rsid w:val="000D290C"/>
    <w:rsid w:val="000D542D"/>
    <w:rsid w:val="000D5D6C"/>
    <w:rsid w:val="000D5E9B"/>
    <w:rsid w:val="000E1194"/>
    <w:rsid w:val="000E30EB"/>
    <w:rsid w:val="000E4021"/>
    <w:rsid w:val="000E60D1"/>
    <w:rsid w:val="000F061D"/>
    <w:rsid w:val="000F2E8A"/>
    <w:rsid w:val="000F31D3"/>
    <w:rsid w:val="000F7F23"/>
    <w:rsid w:val="00102C6F"/>
    <w:rsid w:val="001047DE"/>
    <w:rsid w:val="00105FD5"/>
    <w:rsid w:val="00106068"/>
    <w:rsid w:val="0010762A"/>
    <w:rsid w:val="00114725"/>
    <w:rsid w:val="00116912"/>
    <w:rsid w:val="00131D84"/>
    <w:rsid w:val="0013277A"/>
    <w:rsid w:val="00132B81"/>
    <w:rsid w:val="00132BCA"/>
    <w:rsid w:val="0014100F"/>
    <w:rsid w:val="00143023"/>
    <w:rsid w:val="0014431B"/>
    <w:rsid w:val="00147854"/>
    <w:rsid w:val="00150D8C"/>
    <w:rsid w:val="00151B08"/>
    <w:rsid w:val="00153057"/>
    <w:rsid w:val="00153EE6"/>
    <w:rsid w:val="001624F0"/>
    <w:rsid w:val="001633AA"/>
    <w:rsid w:val="001656A5"/>
    <w:rsid w:val="001676DB"/>
    <w:rsid w:val="00171F1D"/>
    <w:rsid w:val="00172A49"/>
    <w:rsid w:val="00173264"/>
    <w:rsid w:val="00173C83"/>
    <w:rsid w:val="00174497"/>
    <w:rsid w:val="00175B50"/>
    <w:rsid w:val="00177243"/>
    <w:rsid w:val="00180196"/>
    <w:rsid w:val="00184C3A"/>
    <w:rsid w:val="0018791E"/>
    <w:rsid w:val="00187E6C"/>
    <w:rsid w:val="00191C81"/>
    <w:rsid w:val="00192486"/>
    <w:rsid w:val="00192FED"/>
    <w:rsid w:val="00193563"/>
    <w:rsid w:val="00194FF7"/>
    <w:rsid w:val="00195EDE"/>
    <w:rsid w:val="00196DE2"/>
    <w:rsid w:val="001A023D"/>
    <w:rsid w:val="001A14CC"/>
    <w:rsid w:val="001A1501"/>
    <w:rsid w:val="001A7FE6"/>
    <w:rsid w:val="001B1E44"/>
    <w:rsid w:val="001B29F5"/>
    <w:rsid w:val="001B2DE3"/>
    <w:rsid w:val="001B411C"/>
    <w:rsid w:val="001B41C3"/>
    <w:rsid w:val="001B48FD"/>
    <w:rsid w:val="001C00F7"/>
    <w:rsid w:val="001C09B8"/>
    <w:rsid w:val="001C1E29"/>
    <w:rsid w:val="001C3442"/>
    <w:rsid w:val="001C4987"/>
    <w:rsid w:val="001C5C12"/>
    <w:rsid w:val="001C6B95"/>
    <w:rsid w:val="001D066D"/>
    <w:rsid w:val="001D0BB1"/>
    <w:rsid w:val="001D1FF6"/>
    <w:rsid w:val="001D2997"/>
    <w:rsid w:val="001D2F7D"/>
    <w:rsid w:val="001D3030"/>
    <w:rsid w:val="001E35CA"/>
    <w:rsid w:val="001E5908"/>
    <w:rsid w:val="001E6A35"/>
    <w:rsid w:val="001E77C3"/>
    <w:rsid w:val="001E7B2B"/>
    <w:rsid w:val="001F088B"/>
    <w:rsid w:val="001F2646"/>
    <w:rsid w:val="001F2A3E"/>
    <w:rsid w:val="001F3BBC"/>
    <w:rsid w:val="001F6AB9"/>
    <w:rsid w:val="001F7BFE"/>
    <w:rsid w:val="002004BE"/>
    <w:rsid w:val="00202B06"/>
    <w:rsid w:val="00203D6F"/>
    <w:rsid w:val="002041C7"/>
    <w:rsid w:val="002113E5"/>
    <w:rsid w:val="00220C06"/>
    <w:rsid w:val="00221652"/>
    <w:rsid w:val="00222835"/>
    <w:rsid w:val="002239E9"/>
    <w:rsid w:val="00227902"/>
    <w:rsid w:val="00231445"/>
    <w:rsid w:val="0023350D"/>
    <w:rsid w:val="00234E61"/>
    <w:rsid w:val="00237E15"/>
    <w:rsid w:val="00240A90"/>
    <w:rsid w:val="0024461E"/>
    <w:rsid w:val="00245385"/>
    <w:rsid w:val="00251C59"/>
    <w:rsid w:val="002534B6"/>
    <w:rsid w:val="002537E1"/>
    <w:rsid w:val="00257E95"/>
    <w:rsid w:val="00260680"/>
    <w:rsid w:val="00266727"/>
    <w:rsid w:val="00266A54"/>
    <w:rsid w:val="00267BDF"/>
    <w:rsid w:val="00267DFA"/>
    <w:rsid w:val="002720B3"/>
    <w:rsid w:val="00272D51"/>
    <w:rsid w:val="00276153"/>
    <w:rsid w:val="00281718"/>
    <w:rsid w:val="0028359D"/>
    <w:rsid w:val="00285B17"/>
    <w:rsid w:val="00286093"/>
    <w:rsid w:val="0028667A"/>
    <w:rsid w:val="00291C9E"/>
    <w:rsid w:val="00295ABE"/>
    <w:rsid w:val="002A0079"/>
    <w:rsid w:val="002A1415"/>
    <w:rsid w:val="002A24BE"/>
    <w:rsid w:val="002A49F8"/>
    <w:rsid w:val="002A4AAE"/>
    <w:rsid w:val="002A5F1C"/>
    <w:rsid w:val="002A63D6"/>
    <w:rsid w:val="002B52AE"/>
    <w:rsid w:val="002B5FA1"/>
    <w:rsid w:val="002B66FB"/>
    <w:rsid w:val="002B7A24"/>
    <w:rsid w:val="002C0242"/>
    <w:rsid w:val="002C2A74"/>
    <w:rsid w:val="002C3493"/>
    <w:rsid w:val="002C49EF"/>
    <w:rsid w:val="002C4E21"/>
    <w:rsid w:val="002C7493"/>
    <w:rsid w:val="002D0730"/>
    <w:rsid w:val="002D0D1B"/>
    <w:rsid w:val="002D4B5A"/>
    <w:rsid w:val="002D7013"/>
    <w:rsid w:val="002D7B54"/>
    <w:rsid w:val="002E06E0"/>
    <w:rsid w:val="002E08E7"/>
    <w:rsid w:val="002E4A13"/>
    <w:rsid w:val="002E736A"/>
    <w:rsid w:val="002F0B74"/>
    <w:rsid w:val="002F1D16"/>
    <w:rsid w:val="002F1E3E"/>
    <w:rsid w:val="002F1FAB"/>
    <w:rsid w:val="002F4BD5"/>
    <w:rsid w:val="002F543F"/>
    <w:rsid w:val="002F7FA0"/>
    <w:rsid w:val="00300ABD"/>
    <w:rsid w:val="00302170"/>
    <w:rsid w:val="00302A3D"/>
    <w:rsid w:val="00306176"/>
    <w:rsid w:val="003061A4"/>
    <w:rsid w:val="003079C9"/>
    <w:rsid w:val="0031038D"/>
    <w:rsid w:val="0031331C"/>
    <w:rsid w:val="00314FE8"/>
    <w:rsid w:val="00317EE0"/>
    <w:rsid w:val="0032166E"/>
    <w:rsid w:val="00323544"/>
    <w:rsid w:val="0032379D"/>
    <w:rsid w:val="00324EC1"/>
    <w:rsid w:val="00326B3D"/>
    <w:rsid w:val="00330C6F"/>
    <w:rsid w:val="003325C9"/>
    <w:rsid w:val="00332BF0"/>
    <w:rsid w:val="00332D86"/>
    <w:rsid w:val="003377D3"/>
    <w:rsid w:val="0034043D"/>
    <w:rsid w:val="00340B6F"/>
    <w:rsid w:val="003419CD"/>
    <w:rsid w:val="00341FD4"/>
    <w:rsid w:val="0034602F"/>
    <w:rsid w:val="0034720F"/>
    <w:rsid w:val="00347D66"/>
    <w:rsid w:val="00352014"/>
    <w:rsid w:val="00353D8E"/>
    <w:rsid w:val="0035413F"/>
    <w:rsid w:val="0035414D"/>
    <w:rsid w:val="0035516E"/>
    <w:rsid w:val="00356067"/>
    <w:rsid w:val="00360320"/>
    <w:rsid w:val="00361E4C"/>
    <w:rsid w:val="003653A4"/>
    <w:rsid w:val="00365798"/>
    <w:rsid w:val="00370C0D"/>
    <w:rsid w:val="003729FF"/>
    <w:rsid w:val="00372FFF"/>
    <w:rsid w:val="003768AA"/>
    <w:rsid w:val="00377084"/>
    <w:rsid w:val="0038232A"/>
    <w:rsid w:val="00382D22"/>
    <w:rsid w:val="00385228"/>
    <w:rsid w:val="0038544E"/>
    <w:rsid w:val="00385B31"/>
    <w:rsid w:val="00386D1B"/>
    <w:rsid w:val="0038703D"/>
    <w:rsid w:val="003907F8"/>
    <w:rsid w:val="00390B78"/>
    <w:rsid w:val="00390F20"/>
    <w:rsid w:val="00393271"/>
    <w:rsid w:val="00393D60"/>
    <w:rsid w:val="00395C93"/>
    <w:rsid w:val="003967A4"/>
    <w:rsid w:val="00397A89"/>
    <w:rsid w:val="003A0794"/>
    <w:rsid w:val="003A38A3"/>
    <w:rsid w:val="003B0706"/>
    <w:rsid w:val="003B1643"/>
    <w:rsid w:val="003B62A7"/>
    <w:rsid w:val="003C059A"/>
    <w:rsid w:val="003C0B14"/>
    <w:rsid w:val="003C0FE5"/>
    <w:rsid w:val="003C5BBB"/>
    <w:rsid w:val="003C63FA"/>
    <w:rsid w:val="003C68D6"/>
    <w:rsid w:val="003D443D"/>
    <w:rsid w:val="003D4950"/>
    <w:rsid w:val="003D4A51"/>
    <w:rsid w:val="003D58E8"/>
    <w:rsid w:val="003E023E"/>
    <w:rsid w:val="003E56C3"/>
    <w:rsid w:val="003E6BB1"/>
    <w:rsid w:val="003E7CB4"/>
    <w:rsid w:val="003E7E66"/>
    <w:rsid w:val="003F2A35"/>
    <w:rsid w:val="003F3801"/>
    <w:rsid w:val="003F4945"/>
    <w:rsid w:val="003F497B"/>
    <w:rsid w:val="003F6B62"/>
    <w:rsid w:val="003F7B1A"/>
    <w:rsid w:val="00400360"/>
    <w:rsid w:val="00401474"/>
    <w:rsid w:val="00401AFB"/>
    <w:rsid w:val="00402B7B"/>
    <w:rsid w:val="00404169"/>
    <w:rsid w:val="00405143"/>
    <w:rsid w:val="00407BBD"/>
    <w:rsid w:val="00407DE5"/>
    <w:rsid w:val="00412531"/>
    <w:rsid w:val="00421B6D"/>
    <w:rsid w:val="00423250"/>
    <w:rsid w:val="00423D35"/>
    <w:rsid w:val="00427235"/>
    <w:rsid w:val="00435DB5"/>
    <w:rsid w:val="0044134A"/>
    <w:rsid w:val="00442467"/>
    <w:rsid w:val="00442CED"/>
    <w:rsid w:val="00443F7F"/>
    <w:rsid w:val="0044719D"/>
    <w:rsid w:val="00447A7B"/>
    <w:rsid w:val="0045023A"/>
    <w:rsid w:val="00454BDF"/>
    <w:rsid w:val="0046037E"/>
    <w:rsid w:val="0046373D"/>
    <w:rsid w:val="00467CE9"/>
    <w:rsid w:val="00473046"/>
    <w:rsid w:val="004745F7"/>
    <w:rsid w:val="00476537"/>
    <w:rsid w:val="004765F9"/>
    <w:rsid w:val="00476E3E"/>
    <w:rsid w:val="004801B5"/>
    <w:rsid w:val="004824ED"/>
    <w:rsid w:val="004878C4"/>
    <w:rsid w:val="00490CC3"/>
    <w:rsid w:val="00490FCB"/>
    <w:rsid w:val="004918F6"/>
    <w:rsid w:val="00494F83"/>
    <w:rsid w:val="00495A9A"/>
    <w:rsid w:val="00496D25"/>
    <w:rsid w:val="00497CCA"/>
    <w:rsid w:val="004A043C"/>
    <w:rsid w:val="004A1F87"/>
    <w:rsid w:val="004A4489"/>
    <w:rsid w:val="004A6143"/>
    <w:rsid w:val="004A61EF"/>
    <w:rsid w:val="004B1C0E"/>
    <w:rsid w:val="004B23CA"/>
    <w:rsid w:val="004B3925"/>
    <w:rsid w:val="004B3D13"/>
    <w:rsid w:val="004B48FB"/>
    <w:rsid w:val="004B773B"/>
    <w:rsid w:val="004D2FE7"/>
    <w:rsid w:val="004D3266"/>
    <w:rsid w:val="004D5950"/>
    <w:rsid w:val="004D6F01"/>
    <w:rsid w:val="004D7C01"/>
    <w:rsid w:val="004E1B73"/>
    <w:rsid w:val="004E3D2E"/>
    <w:rsid w:val="004E3DE5"/>
    <w:rsid w:val="004E4704"/>
    <w:rsid w:val="004E51EC"/>
    <w:rsid w:val="004E5DC1"/>
    <w:rsid w:val="004F0794"/>
    <w:rsid w:val="004F108D"/>
    <w:rsid w:val="004F27CB"/>
    <w:rsid w:val="004F2A75"/>
    <w:rsid w:val="004F53EF"/>
    <w:rsid w:val="005011F3"/>
    <w:rsid w:val="0050163E"/>
    <w:rsid w:val="00501719"/>
    <w:rsid w:val="005020C6"/>
    <w:rsid w:val="005029EE"/>
    <w:rsid w:val="00506EFF"/>
    <w:rsid w:val="00514A61"/>
    <w:rsid w:val="0051682C"/>
    <w:rsid w:val="00516E30"/>
    <w:rsid w:val="005204D4"/>
    <w:rsid w:val="00522DA3"/>
    <w:rsid w:val="00526B3D"/>
    <w:rsid w:val="0052714A"/>
    <w:rsid w:val="0052749B"/>
    <w:rsid w:val="005310B4"/>
    <w:rsid w:val="0053255D"/>
    <w:rsid w:val="00543E33"/>
    <w:rsid w:val="00544792"/>
    <w:rsid w:val="005527B6"/>
    <w:rsid w:val="00552E4C"/>
    <w:rsid w:val="0055319C"/>
    <w:rsid w:val="0055729A"/>
    <w:rsid w:val="005609D8"/>
    <w:rsid w:val="005610AD"/>
    <w:rsid w:val="0056547E"/>
    <w:rsid w:val="00565DA6"/>
    <w:rsid w:val="00567EFC"/>
    <w:rsid w:val="00570535"/>
    <w:rsid w:val="00573FE0"/>
    <w:rsid w:val="00575061"/>
    <w:rsid w:val="00575185"/>
    <w:rsid w:val="005754C8"/>
    <w:rsid w:val="00594AE3"/>
    <w:rsid w:val="00595D1A"/>
    <w:rsid w:val="005A100A"/>
    <w:rsid w:val="005A4CE0"/>
    <w:rsid w:val="005A505F"/>
    <w:rsid w:val="005A559B"/>
    <w:rsid w:val="005A68F0"/>
    <w:rsid w:val="005A77C9"/>
    <w:rsid w:val="005A7B2A"/>
    <w:rsid w:val="005B148D"/>
    <w:rsid w:val="005B1F5B"/>
    <w:rsid w:val="005B4B6C"/>
    <w:rsid w:val="005C04B2"/>
    <w:rsid w:val="005C088E"/>
    <w:rsid w:val="005C4315"/>
    <w:rsid w:val="005C7DA2"/>
    <w:rsid w:val="005D1785"/>
    <w:rsid w:val="005D201B"/>
    <w:rsid w:val="005D3226"/>
    <w:rsid w:val="005D33FD"/>
    <w:rsid w:val="005E05A3"/>
    <w:rsid w:val="005E09FC"/>
    <w:rsid w:val="005E4448"/>
    <w:rsid w:val="005E635E"/>
    <w:rsid w:val="005E678F"/>
    <w:rsid w:val="005F0D6E"/>
    <w:rsid w:val="005F1B75"/>
    <w:rsid w:val="005F1BA4"/>
    <w:rsid w:val="005F5232"/>
    <w:rsid w:val="005F5DBE"/>
    <w:rsid w:val="005F7A9A"/>
    <w:rsid w:val="0060399E"/>
    <w:rsid w:val="00606332"/>
    <w:rsid w:val="00607FAD"/>
    <w:rsid w:val="00610D39"/>
    <w:rsid w:val="00612B61"/>
    <w:rsid w:val="00614AEC"/>
    <w:rsid w:val="0061742A"/>
    <w:rsid w:val="006222CE"/>
    <w:rsid w:val="00622DDF"/>
    <w:rsid w:val="0062338E"/>
    <w:rsid w:val="006244C6"/>
    <w:rsid w:val="006247CA"/>
    <w:rsid w:val="0062504B"/>
    <w:rsid w:val="00625137"/>
    <w:rsid w:val="006266C6"/>
    <w:rsid w:val="00626F81"/>
    <w:rsid w:val="006305A4"/>
    <w:rsid w:val="00630FC1"/>
    <w:rsid w:val="006311EE"/>
    <w:rsid w:val="00631669"/>
    <w:rsid w:val="00631D7F"/>
    <w:rsid w:val="00633A87"/>
    <w:rsid w:val="00640055"/>
    <w:rsid w:val="006403AD"/>
    <w:rsid w:val="00640774"/>
    <w:rsid w:val="006430FD"/>
    <w:rsid w:val="00644B18"/>
    <w:rsid w:val="00644D60"/>
    <w:rsid w:val="00647B44"/>
    <w:rsid w:val="0065039B"/>
    <w:rsid w:val="00651233"/>
    <w:rsid w:val="00651876"/>
    <w:rsid w:val="00651CBF"/>
    <w:rsid w:val="00652C5F"/>
    <w:rsid w:val="00653907"/>
    <w:rsid w:val="00653945"/>
    <w:rsid w:val="00653BA1"/>
    <w:rsid w:val="00653CE9"/>
    <w:rsid w:val="00655477"/>
    <w:rsid w:val="00656315"/>
    <w:rsid w:val="00657292"/>
    <w:rsid w:val="00657632"/>
    <w:rsid w:val="00660CEE"/>
    <w:rsid w:val="00664B45"/>
    <w:rsid w:val="0066627D"/>
    <w:rsid w:val="0066680F"/>
    <w:rsid w:val="00666990"/>
    <w:rsid w:val="00670481"/>
    <w:rsid w:val="0067125B"/>
    <w:rsid w:val="0067271B"/>
    <w:rsid w:val="00672939"/>
    <w:rsid w:val="00672BCE"/>
    <w:rsid w:val="0067348C"/>
    <w:rsid w:val="00680204"/>
    <w:rsid w:val="00681B05"/>
    <w:rsid w:val="00682CE1"/>
    <w:rsid w:val="00682F5B"/>
    <w:rsid w:val="00684B8D"/>
    <w:rsid w:val="006868D6"/>
    <w:rsid w:val="0068788D"/>
    <w:rsid w:val="00687E47"/>
    <w:rsid w:val="006969CB"/>
    <w:rsid w:val="006973C5"/>
    <w:rsid w:val="006A2AC4"/>
    <w:rsid w:val="006A57E3"/>
    <w:rsid w:val="006A5A1F"/>
    <w:rsid w:val="006A5D24"/>
    <w:rsid w:val="006A7B70"/>
    <w:rsid w:val="006A7C04"/>
    <w:rsid w:val="006A7EEF"/>
    <w:rsid w:val="006B2D30"/>
    <w:rsid w:val="006B2ECB"/>
    <w:rsid w:val="006B50D3"/>
    <w:rsid w:val="006B5248"/>
    <w:rsid w:val="006C0309"/>
    <w:rsid w:val="006C06B9"/>
    <w:rsid w:val="006C10E6"/>
    <w:rsid w:val="006C1CD9"/>
    <w:rsid w:val="006C2DFF"/>
    <w:rsid w:val="006C346C"/>
    <w:rsid w:val="006C3B1C"/>
    <w:rsid w:val="006C3CDD"/>
    <w:rsid w:val="006C62B6"/>
    <w:rsid w:val="006C6531"/>
    <w:rsid w:val="006D114A"/>
    <w:rsid w:val="006D2159"/>
    <w:rsid w:val="006D5A2F"/>
    <w:rsid w:val="006E0E6C"/>
    <w:rsid w:val="006E1ACC"/>
    <w:rsid w:val="006E4FC2"/>
    <w:rsid w:val="006E75E5"/>
    <w:rsid w:val="006E7EA2"/>
    <w:rsid w:val="006F0698"/>
    <w:rsid w:val="006F0B78"/>
    <w:rsid w:val="006F41BE"/>
    <w:rsid w:val="006F552F"/>
    <w:rsid w:val="006F7C73"/>
    <w:rsid w:val="0070543E"/>
    <w:rsid w:val="0070698E"/>
    <w:rsid w:val="00707653"/>
    <w:rsid w:val="00710E64"/>
    <w:rsid w:val="00720A50"/>
    <w:rsid w:val="00720F27"/>
    <w:rsid w:val="007232C9"/>
    <w:rsid w:val="0073232C"/>
    <w:rsid w:val="007346AA"/>
    <w:rsid w:val="0073575F"/>
    <w:rsid w:val="007369D4"/>
    <w:rsid w:val="007377F2"/>
    <w:rsid w:val="00740DA5"/>
    <w:rsid w:val="00743B53"/>
    <w:rsid w:val="00743B7A"/>
    <w:rsid w:val="0074527E"/>
    <w:rsid w:val="00745F58"/>
    <w:rsid w:val="00746BC5"/>
    <w:rsid w:val="00751E76"/>
    <w:rsid w:val="007524F8"/>
    <w:rsid w:val="007529AC"/>
    <w:rsid w:val="00752E69"/>
    <w:rsid w:val="0075374E"/>
    <w:rsid w:val="00756AE2"/>
    <w:rsid w:val="00762AB3"/>
    <w:rsid w:val="0076386B"/>
    <w:rsid w:val="00767859"/>
    <w:rsid w:val="0077469F"/>
    <w:rsid w:val="007751DB"/>
    <w:rsid w:val="0077658F"/>
    <w:rsid w:val="00777485"/>
    <w:rsid w:val="0078410A"/>
    <w:rsid w:val="00786016"/>
    <w:rsid w:val="00786800"/>
    <w:rsid w:val="0079038C"/>
    <w:rsid w:val="00792D4B"/>
    <w:rsid w:val="007948C1"/>
    <w:rsid w:val="00795953"/>
    <w:rsid w:val="00797FC5"/>
    <w:rsid w:val="007A3675"/>
    <w:rsid w:val="007A4AC2"/>
    <w:rsid w:val="007B6B95"/>
    <w:rsid w:val="007B7809"/>
    <w:rsid w:val="007C1919"/>
    <w:rsid w:val="007C1CF6"/>
    <w:rsid w:val="007C2432"/>
    <w:rsid w:val="007C35A0"/>
    <w:rsid w:val="007C3CB6"/>
    <w:rsid w:val="007C5A94"/>
    <w:rsid w:val="007C6B84"/>
    <w:rsid w:val="007D1017"/>
    <w:rsid w:val="007D1D08"/>
    <w:rsid w:val="007D1D6D"/>
    <w:rsid w:val="007D39DB"/>
    <w:rsid w:val="007D42CF"/>
    <w:rsid w:val="007D6CD2"/>
    <w:rsid w:val="007D6ED4"/>
    <w:rsid w:val="007E00F5"/>
    <w:rsid w:val="007E098F"/>
    <w:rsid w:val="007E1751"/>
    <w:rsid w:val="007E2FE0"/>
    <w:rsid w:val="007E5D87"/>
    <w:rsid w:val="007F2145"/>
    <w:rsid w:val="007F3895"/>
    <w:rsid w:val="007F7ADA"/>
    <w:rsid w:val="00801C03"/>
    <w:rsid w:val="008024FB"/>
    <w:rsid w:val="00804E12"/>
    <w:rsid w:val="00806C6B"/>
    <w:rsid w:val="00807BA3"/>
    <w:rsid w:val="00816177"/>
    <w:rsid w:val="00816FCB"/>
    <w:rsid w:val="00817017"/>
    <w:rsid w:val="0081799D"/>
    <w:rsid w:val="0082449A"/>
    <w:rsid w:val="0082748A"/>
    <w:rsid w:val="0083443D"/>
    <w:rsid w:val="00835BB8"/>
    <w:rsid w:val="0083640F"/>
    <w:rsid w:val="00836FD8"/>
    <w:rsid w:val="00841B94"/>
    <w:rsid w:val="0084291C"/>
    <w:rsid w:val="00843573"/>
    <w:rsid w:val="0084592E"/>
    <w:rsid w:val="00845FE1"/>
    <w:rsid w:val="00847217"/>
    <w:rsid w:val="00856ACB"/>
    <w:rsid w:val="008601A9"/>
    <w:rsid w:val="00861C16"/>
    <w:rsid w:val="00863C15"/>
    <w:rsid w:val="00865EFC"/>
    <w:rsid w:val="00867BD0"/>
    <w:rsid w:val="0087013B"/>
    <w:rsid w:val="00870760"/>
    <w:rsid w:val="008718C5"/>
    <w:rsid w:val="00874EFA"/>
    <w:rsid w:val="00876EB9"/>
    <w:rsid w:val="00880905"/>
    <w:rsid w:val="00881DEC"/>
    <w:rsid w:val="008825F8"/>
    <w:rsid w:val="008927D2"/>
    <w:rsid w:val="008967E3"/>
    <w:rsid w:val="008A1A8D"/>
    <w:rsid w:val="008A2FEE"/>
    <w:rsid w:val="008A56EE"/>
    <w:rsid w:val="008A618D"/>
    <w:rsid w:val="008A7303"/>
    <w:rsid w:val="008B3174"/>
    <w:rsid w:val="008B3256"/>
    <w:rsid w:val="008B4126"/>
    <w:rsid w:val="008C1DD1"/>
    <w:rsid w:val="008C44F3"/>
    <w:rsid w:val="008C7450"/>
    <w:rsid w:val="008C7E36"/>
    <w:rsid w:val="008D2058"/>
    <w:rsid w:val="008D4938"/>
    <w:rsid w:val="008D4B48"/>
    <w:rsid w:val="008E6398"/>
    <w:rsid w:val="008E6E60"/>
    <w:rsid w:val="008F0828"/>
    <w:rsid w:val="008F087F"/>
    <w:rsid w:val="008F1118"/>
    <w:rsid w:val="008F1119"/>
    <w:rsid w:val="008F17FF"/>
    <w:rsid w:val="008F3C21"/>
    <w:rsid w:val="008F647E"/>
    <w:rsid w:val="008F79B3"/>
    <w:rsid w:val="00905114"/>
    <w:rsid w:val="00906444"/>
    <w:rsid w:val="00906EFD"/>
    <w:rsid w:val="00912929"/>
    <w:rsid w:val="00913A8F"/>
    <w:rsid w:val="009151A3"/>
    <w:rsid w:val="00916B5F"/>
    <w:rsid w:val="00917E03"/>
    <w:rsid w:val="00922952"/>
    <w:rsid w:val="00924101"/>
    <w:rsid w:val="00924A71"/>
    <w:rsid w:val="009260A0"/>
    <w:rsid w:val="00927B6C"/>
    <w:rsid w:val="00927C7A"/>
    <w:rsid w:val="00932BE3"/>
    <w:rsid w:val="00933BDF"/>
    <w:rsid w:val="00935F46"/>
    <w:rsid w:val="009415AB"/>
    <w:rsid w:val="009426E3"/>
    <w:rsid w:val="00943EE3"/>
    <w:rsid w:val="00944359"/>
    <w:rsid w:val="00945C6C"/>
    <w:rsid w:val="00945FE1"/>
    <w:rsid w:val="009521D1"/>
    <w:rsid w:val="009535CD"/>
    <w:rsid w:val="00955AD4"/>
    <w:rsid w:val="00961578"/>
    <w:rsid w:val="00962FE9"/>
    <w:rsid w:val="0096515C"/>
    <w:rsid w:val="00966354"/>
    <w:rsid w:val="00966540"/>
    <w:rsid w:val="00966F4C"/>
    <w:rsid w:val="00970B09"/>
    <w:rsid w:val="009734AE"/>
    <w:rsid w:val="00973E12"/>
    <w:rsid w:val="00977DDF"/>
    <w:rsid w:val="0098081F"/>
    <w:rsid w:val="00982FDD"/>
    <w:rsid w:val="0098334B"/>
    <w:rsid w:val="009837E9"/>
    <w:rsid w:val="00984D07"/>
    <w:rsid w:val="00985419"/>
    <w:rsid w:val="00986C26"/>
    <w:rsid w:val="00986FC3"/>
    <w:rsid w:val="00991840"/>
    <w:rsid w:val="00991F00"/>
    <w:rsid w:val="00993319"/>
    <w:rsid w:val="0099395E"/>
    <w:rsid w:val="009964EB"/>
    <w:rsid w:val="00996F64"/>
    <w:rsid w:val="009A3CC5"/>
    <w:rsid w:val="009A3EAE"/>
    <w:rsid w:val="009A4267"/>
    <w:rsid w:val="009B42DA"/>
    <w:rsid w:val="009B4EDE"/>
    <w:rsid w:val="009B5354"/>
    <w:rsid w:val="009B72F1"/>
    <w:rsid w:val="009B7662"/>
    <w:rsid w:val="009C0379"/>
    <w:rsid w:val="009C332A"/>
    <w:rsid w:val="009C35FC"/>
    <w:rsid w:val="009C3F86"/>
    <w:rsid w:val="009C617F"/>
    <w:rsid w:val="009D029E"/>
    <w:rsid w:val="009D1861"/>
    <w:rsid w:val="009D2B82"/>
    <w:rsid w:val="009D2C47"/>
    <w:rsid w:val="009D3283"/>
    <w:rsid w:val="009D3B99"/>
    <w:rsid w:val="009D7A80"/>
    <w:rsid w:val="009E27BB"/>
    <w:rsid w:val="009E462D"/>
    <w:rsid w:val="009E48CC"/>
    <w:rsid w:val="009E5854"/>
    <w:rsid w:val="009F17D7"/>
    <w:rsid w:val="00A059B9"/>
    <w:rsid w:val="00A05E98"/>
    <w:rsid w:val="00A06382"/>
    <w:rsid w:val="00A06859"/>
    <w:rsid w:val="00A10404"/>
    <w:rsid w:val="00A106B4"/>
    <w:rsid w:val="00A11011"/>
    <w:rsid w:val="00A11823"/>
    <w:rsid w:val="00A11FB5"/>
    <w:rsid w:val="00A11FC9"/>
    <w:rsid w:val="00A12CF9"/>
    <w:rsid w:val="00A14301"/>
    <w:rsid w:val="00A15C98"/>
    <w:rsid w:val="00A17BF9"/>
    <w:rsid w:val="00A20BEB"/>
    <w:rsid w:val="00A21179"/>
    <w:rsid w:val="00A21429"/>
    <w:rsid w:val="00A2225D"/>
    <w:rsid w:val="00A23189"/>
    <w:rsid w:val="00A23F7B"/>
    <w:rsid w:val="00A260BC"/>
    <w:rsid w:val="00A26F9F"/>
    <w:rsid w:val="00A27E15"/>
    <w:rsid w:val="00A30F96"/>
    <w:rsid w:val="00A31B36"/>
    <w:rsid w:val="00A3379E"/>
    <w:rsid w:val="00A33EB6"/>
    <w:rsid w:val="00A34C03"/>
    <w:rsid w:val="00A37F65"/>
    <w:rsid w:val="00A47E1B"/>
    <w:rsid w:val="00A52F16"/>
    <w:rsid w:val="00A53091"/>
    <w:rsid w:val="00A53C79"/>
    <w:rsid w:val="00A561A0"/>
    <w:rsid w:val="00A56CF6"/>
    <w:rsid w:val="00A574D4"/>
    <w:rsid w:val="00A609B0"/>
    <w:rsid w:val="00A613C7"/>
    <w:rsid w:val="00A615FE"/>
    <w:rsid w:val="00A64149"/>
    <w:rsid w:val="00A64B6F"/>
    <w:rsid w:val="00A64DD2"/>
    <w:rsid w:val="00A65B0A"/>
    <w:rsid w:val="00A67305"/>
    <w:rsid w:val="00A702DB"/>
    <w:rsid w:val="00A72157"/>
    <w:rsid w:val="00A750F4"/>
    <w:rsid w:val="00A75DF9"/>
    <w:rsid w:val="00A7770E"/>
    <w:rsid w:val="00A84C43"/>
    <w:rsid w:val="00A84E78"/>
    <w:rsid w:val="00A87A1E"/>
    <w:rsid w:val="00A87E5B"/>
    <w:rsid w:val="00A901A9"/>
    <w:rsid w:val="00A92A15"/>
    <w:rsid w:val="00A93A0C"/>
    <w:rsid w:val="00A957B9"/>
    <w:rsid w:val="00A96AFD"/>
    <w:rsid w:val="00AA2145"/>
    <w:rsid w:val="00AA79E5"/>
    <w:rsid w:val="00AB0639"/>
    <w:rsid w:val="00AB07D4"/>
    <w:rsid w:val="00AB0F67"/>
    <w:rsid w:val="00AB414E"/>
    <w:rsid w:val="00AB51DB"/>
    <w:rsid w:val="00AB544C"/>
    <w:rsid w:val="00AB5CA9"/>
    <w:rsid w:val="00AC3F45"/>
    <w:rsid w:val="00AD10F0"/>
    <w:rsid w:val="00AD46A8"/>
    <w:rsid w:val="00AD510B"/>
    <w:rsid w:val="00AD5CEB"/>
    <w:rsid w:val="00AE3514"/>
    <w:rsid w:val="00AE374F"/>
    <w:rsid w:val="00AE381C"/>
    <w:rsid w:val="00AE700C"/>
    <w:rsid w:val="00AF1E68"/>
    <w:rsid w:val="00AF6183"/>
    <w:rsid w:val="00AF75CF"/>
    <w:rsid w:val="00AF784A"/>
    <w:rsid w:val="00B0252F"/>
    <w:rsid w:val="00B03CBD"/>
    <w:rsid w:val="00B04F3F"/>
    <w:rsid w:val="00B06A74"/>
    <w:rsid w:val="00B06C52"/>
    <w:rsid w:val="00B07F17"/>
    <w:rsid w:val="00B10726"/>
    <w:rsid w:val="00B11DD6"/>
    <w:rsid w:val="00B13923"/>
    <w:rsid w:val="00B1485D"/>
    <w:rsid w:val="00B15D27"/>
    <w:rsid w:val="00B15D83"/>
    <w:rsid w:val="00B21A97"/>
    <w:rsid w:val="00B21C21"/>
    <w:rsid w:val="00B22D31"/>
    <w:rsid w:val="00B22FDF"/>
    <w:rsid w:val="00B2496C"/>
    <w:rsid w:val="00B26C10"/>
    <w:rsid w:val="00B27C67"/>
    <w:rsid w:val="00B309B3"/>
    <w:rsid w:val="00B35D11"/>
    <w:rsid w:val="00B361B2"/>
    <w:rsid w:val="00B4212F"/>
    <w:rsid w:val="00B424E5"/>
    <w:rsid w:val="00B42544"/>
    <w:rsid w:val="00B458B9"/>
    <w:rsid w:val="00B47BF8"/>
    <w:rsid w:val="00B52E80"/>
    <w:rsid w:val="00B554C7"/>
    <w:rsid w:val="00B55BCC"/>
    <w:rsid w:val="00B56C7C"/>
    <w:rsid w:val="00B6005F"/>
    <w:rsid w:val="00B62924"/>
    <w:rsid w:val="00B62F94"/>
    <w:rsid w:val="00B63978"/>
    <w:rsid w:val="00B6596E"/>
    <w:rsid w:val="00B65D79"/>
    <w:rsid w:val="00B71283"/>
    <w:rsid w:val="00B72DB3"/>
    <w:rsid w:val="00B73EC3"/>
    <w:rsid w:val="00B74DCA"/>
    <w:rsid w:val="00B7634E"/>
    <w:rsid w:val="00B77637"/>
    <w:rsid w:val="00B80077"/>
    <w:rsid w:val="00B83D68"/>
    <w:rsid w:val="00B85256"/>
    <w:rsid w:val="00B855A2"/>
    <w:rsid w:val="00B86C23"/>
    <w:rsid w:val="00B90DDA"/>
    <w:rsid w:val="00B9123F"/>
    <w:rsid w:val="00B91596"/>
    <w:rsid w:val="00B91A9C"/>
    <w:rsid w:val="00BA172F"/>
    <w:rsid w:val="00BA2931"/>
    <w:rsid w:val="00BA62D7"/>
    <w:rsid w:val="00BA6CAE"/>
    <w:rsid w:val="00BB2C97"/>
    <w:rsid w:val="00BB3130"/>
    <w:rsid w:val="00BB4635"/>
    <w:rsid w:val="00BC214A"/>
    <w:rsid w:val="00BC29E0"/>
    <w:rsid w:val="00BC5E5A"/>
    <w:rsid w:val="00BD2912"/>
    <w:rsid w:val="00BD2A18"/>
    <w:rsid w:val="00BE2D20"/>
    <w:rsid w:val="00BE318A"/>
    <w:rsid w:val="00BE68A7"/>
    <w:rsid w:val="00BE70FC"/>
    <w:rsid w:val="00BF2199"/>
    <w:rsid w:val="00C00D5A"/>
    <w:rsid w:val="00C05338"/>
    <w:rsid w:val="00C0547F"/>
    <w:rsid w:val="00C06B84"/>
    <w:rsid w:val="00C0710E"/>
    <w:rsid w:val="00C073A4"/>
    <w:rsid w:val="00C132D2"/>
    <w:rsid w:val="00C14F4C"/>
    <w:rsid w:val="00C172FC"/>
    <w:rsid w:val="00C33F3F"/>
    <w:rsid w:val="00C34F1C"/>
    <w:rsid w:val="00C34FCA"/>
    <w:rsid w:val="00C36213"/>
    <w:rsid w:val="00C40D4C"/>
    <w:rsid w:val="00C42436"/>
    <w:rsid w:val="00C426EE"/>
    <w:rsid w:val="00C42A0E"/>
    <w:rsid w:val="00C452F9"/>
    <w:rsid w:val="00C45D15"/>
    <w:rsid w:val="00C53456"/>
    <w:rsid w:val="00C5533D"/>
    <w:rsid w:val="00C56FEE"/>
    <w:rsid w:val="00C57C8C"/>
    <w:rsid w:val="00C61DC8"/>
    <w:rsid w:val="00C62AD3"/>
    <w:rsid w:val="00C634DD"/>
    <w:rsid w:val="00C662EF"/>
    <w:rsid w:val="00C66BB7"/>
    <w:rsid w:val="00C67F77"/>
    <w:rsid w:val="00C73583"/>
    <w:rsid w:val="00C7374B"/>
    <w:rsid w:val="00C75DF8"/>
    <w:rsid w:val="00C76199"/>
    <w:rsid w:val="00C84180"/>
    <w:rsid w:val="00C84354"/>
    <w:rsid w:val="00C86865"/>
    <w:rsid w:val="00C86CD0"/>
    <w:rsid w:val="00C8701B"/>
    <w:rsid w:val="00C9293D"/>
    <w:rsid w:val="00C94F2C"/>
    <w:rsid w:val="00CA0D9D"/>
    <w:rsid w:val="00CA4253"/>
    <w:rsid w:val="00CA577E"/>
    <w:rsid w:val="00CB3F35"/>
    <w:rsid w:val="00CB7433"/>
    <w:rsid w:val="00CB7458"/>
    <w:rsid w:val="00CC01DC"/>
    <w:rsid w:val="00CC131B"/>
    <w:rsid w:val="00CC15A5"/>
    <w:rsid w:val="00CC185B"/>
    <w:rsid w:val="00CC34A4"/>
    <w:rsid w:val="00CC47FF"/>
    <w:rsid w:val="00CC50DA"/>
    <w:rsid w:val="00CC5C98"/>
    <w:rsid w:val="00CC7C9B"/>
    <w:rsid w:val="00CD0440"/>
    <w:rsid w:val="00CD244B"/>
    <w:rsid w:val="00CD30AF"/>
    <w:rsid w:val="00CD3416"/>
    <w:rsid w:val="00CD5699"/>
    <w:rsid w:val="00CD6210"/>
    <w:rsid w:val="00CD6795"/>
    <w:rsid w:val="00CD750B"/>
    <w:rsid w:val="00CD76AA"/>
    <w:rsid w:val="00CD76EF"/>
    <w:rsid w:val="00CE05AA"/>
    <w:rsid w:val="00CE12B3"/>
    <w:rsid w:val="00CE2469"/>
    <w:rsid w:val="00CF51C5"/>
    <w:rsid w:val="00CF56E5"/>
    <w:rsid w:val="00CF5A79"/>
    <w:rsid w:val="00CF5AF4"/>
    <w:rsid w:val="00CF71AE"/>
    <w:rsid w:val="00CF7D66"/>
    <w:rsid w:val="00D0747A"/>
    <w:rsid w:val="00D12BD6"/>
    <w:rsid w:val="00D13DD2"/>
    <w:rsid w:val="00D15843"/>
    <w:rsid w:val="00D233C9"/>
    <w:rsid w:val="00D248D3"/>
    <w:rsid w:val="00D25D68"/>
    <w:rsid w:val="00D27DAD"/>
    <w:rsid w:val="00D27DB2"/>
    <w:rsid w:val="00D31AD1"/>
    <w:rsid w:val="00D32C61"/>
    <w:rsid w:val="00D3367F"/>
    <w:rsid w:val="00D34104"/>
    <w:rsid w:val="00D346C4"/>
    <w:rsid w:val="00D36C5C"/>
    <w:rsid w:val="00D41C3D"/>
    <w:rsid w:val="00D41DFF"/>
    <w:rsid w:val="00D46482"/>
    <w:rsid w:val="00D50C09"/>
    <w:rsid w:val="00D55B32"/>
    <w:rsid w:val="00D6007D"/>
    <w:rsid w:val="00D6102C"/>
    <w:rsid w:val="00D6250E"/>
    <w:rsid w:val="00D6294E"/>
    <w:rsid w:val="00D710AD"/>
    <w:rsid w:val="00D718C7"/>
    <w:rsid w:val="00D71B4B"/>
    <w:rsid w:val="00D728CF"/>
    <w:rsid w:val="00D75CCE"/>
    <w:rsid w:val="00D8085A"/>
    <w:rsid w:val="00D81943"/>
    <w:rsid w:val="00D841E7"/>
    <w:rsid w:val="00D84474"/>
    <w:rsid w:val="00D9787F"/>
    <w:rsid w:val="00DA40E4"/>
    <w:rsid w:val="00DA68EF"/>
    <w:rsid w:val="00DA71EA"/>
    <w:rsid w:val="00DA7E2F"/>
    <w:rsid w:val="00DA7F8D"/>
    <w:rsid w:val="00DB0B44"/>
    <w:rsid w:val="00DC1607"/>
    <w:rsid w:val="00DC4C3E"/>
    <w:rsid w:val="00DC64D3"/>
    <w:rsid w:val="00DC6B94"/>
    <w:rsid w:val="00DC6DA4"/>
    <w:rsid w:val="00DD09C4"/>
    <w:rsid w:val="00DD2159"/>
    <w:rsid w:val="00DD2C10"/>
    <w:rsid w:val="00DD6E0A"/>
    <w:rsid w:val="00DD6EC1"/>
    <w:rsid w:val="00DE0A5F"/>
    <w:rsid w:val="00DE1656"/>
    <w:rsid w:val="00DE1A33"/>
    <w:rsid w:val="00DE1D1E"/>
    <w:rsid w:val="00DE22C6"/>
    <w:rsid w:val="00DE3F99"/>
    <w:rsid w:val="00DF1851"/>
    <w:rsid w:val="00DF2A23"/>
    <w:rsid w:val="00DF396D"/>
    <w:rsid w:val="00DF42A0"/>
    <w:rsid w:val="00DF4AE9"/>
    <w:rsid w:val="00DF4E57"/>
    <w:rsid w:val="00DF7931"/>
    <w:rsid w:val="00E00478"/>
    <w:rsid w:val="00E00EC5"/>
    <w:rsid w:val="00E00EF4"/>
    <w:rsid w:val="00E0116F"/>
    <w:rsid w:val="00E0293B"/>
    <w:rsid w:val="00E03443"/>
    <w:rsid w:val="00E0514F"/>
    <w:rsid w:val="00E132FC"/>
    <w:rsid w:val="00E1372F"/>
    <w:rsid w:val="00E13B89"/>
    <w:rsid w:val="00E149AB"/>
    <w:rsid w:val="00E23C44"/>
    <w:rsid w:val="00E258F3"/>
    <w:rsid w:val="00E3291A"/>
    <w:rsid w:val="00E32C69"/>
    <w:rsid w:val="00E33E5E"/>
    <w:rsid w:val="00E35AB2"/>
    <w:rsid w:val="00E36ADB"/>
    <w:rsid w:val="00E36E5E"/>
    <w:rsid w:val="00E37B0B"/>
    <w:rsid w:val="00E40DFA"/>
    <w:rsid w:val="00E41305"/>
    <w:rsid w:val="00E41554"/>
    <w:rsid w:val="00E42C00"/>
    <w:rsid w:val="00E45A30"/>
    <w:rsid w:val="00E45F47"/>
    <w:rsid w:val="00E468B1"/>
    <w:rsid w:val="00E478B5"/>
    <w:rsid w:val="00E50A17"/>
    <w:rsid w:val="00E50AE7"/>
    <w:rsid w:val="00E51800"/>
    <w:rsid w:val="00E520DF"/>
    <w:rsid w:val="00E540DE"/>
    <w:rsid w:val="00E615E2"/>
    <w:rsid w:val="00E61F55"/>
    <w:rsid w:val="00E62443"/>
    <w:rsid w:val="00E71DA5"/>
    <w:rsid w:val="00E75B99"/>
    <w:rsid w:val="00E7755A"/>
    <w:rsid w:val="00E807BB"/>
    <w:rsid w:val="00E831D1"/>
    <w:rsid w:val="00E833BB"/>
    <w:rsid w:val="00E85466"/>
    <w:rsid w:val="00E85864"/>
    <w:rsid w:val="00E90216"/>
    <w:rsid w:val="00E9762E"/>
    <w:rsid w:val="00EA13F6"/>
    <w:rsid w:val="00EA6C2D"/>
    <w:rsid w:val="00EA732C"/>
    <w:rsid w:val="00EB77A6"/>
    <w:rsid w:val="00EB78DA"/>
    <w:rsid w:val="00EC07CA"/>
    <w:rsid w:val="00EC0BCD"/>
    <w:rsid w:val="00EC0D88"/>
    <w:rsid w:val="00EC261D"/>
    <w:rsid w:val="00ED15F0"/>
    <w:rsid w:val="00ED66E6"/>
    <w:rsid w:val="00ED6AF1"/>
    <w:rsid w:val="00EE146A"/>
    <w:rsid w:val="00EE1C35"/>
    <w:rsid w:val="00EE3218"/>
    <w:rsid w:val="00EE4842"/>
    <w:rsid w:val="00EF2EEE"/>
    <w:rsid w:val="00F01607"/>
    <w:rsid w:val="00F07513"/>
    <w:rsid w:val="00F105C8"/>
    <w:rsid w:val="00F11A5D"/>
    <w:rsid w:val="00F126C7"/>
    <w:rsid w:val="00F14529"/>
    <w:rsid w:val="00F17469"/>
    <w:rsid w:val="00F22C16"/>
    <w:rsid w:val="00F23A60"/>
    <w:rsid w:val="00F27D0C"/>
    <w:rsid w:val="00F30116"/>
    <w:rsid w:val="00F304CD"/>
    <w:rsid w:val="00F31EDA"/>
    <w:rsid w:val="00F320C5"/>
    <w:rsid w:val="00F32A4A"/>
    <w:rsid w:val="00F418A3"/>
    <w:rsid w:val="00F41BF9"/>
    <w:rsid w:val="00F44F6D"/>
    <w:rsid w:val="00F471BA"/>
    <w:rsid w:val="00F47705"/>
    <w:rsid w:val="00F509BE"/>
    <w:rsid w:val="00F51E5D"/>
    <w:rsid w:val="00F51F3E"/>
    <w:rsid w:val="00F54DDF"/>
    <w:rsid w:val="00F56CE5"/>
    <w:rsid w:val="00F57081"/>
    <w:rsid w:val="00F57837"/>
    <w:rsid w:val="00F61352"/>
    <w:rsid w:val="00F6360D"/>
    <w:rsid w:val="00F64DEE"/>
    <w:rsid w:val="00F6638B"/>
    <w:rsid w:val="00F66719"/>
    <w:rsid w:val="00F71252"/>
    <w:rsid w:val="00F73659"/>
    <w:rsid w:val="00F75D56"/>
    <w:rsid w:val="00F768B7"/>
    <w:rsid w:val="00F76B0C"/>
    <w:rsid w:val="00F77FDD"/>
    <w:rsid w:val="00F80D43"/>
    <w:rsid w:val="00F82E7B"/>
    <w:rsid w:val="00F8344C"/>
    <w:rsid w:val="00F87AF4"/>
    <w:rsid w:val="00F90B5B"/>
    <w:rsid w:val="00F90F82"/>
    <w:rsid w:val="00F93D68"/>
    <w:rsid w:val="00FA2C50"/>
    <w:rsid w:val="00FA4F9E"/>
    <w:rsid w:val="00FA6438"/>
    <w:rsid w:val="00FB2A3C"/>
    <w:rsid w:val="00FB3420"/>
    <w:rsid w:val="00FB76C7"/>
    <w:rsid w:val="00FC1691"/>
    <w:rsid w:val="00FC2959"/>
    <w:rsid w:val="00FC45B9"/>
    <w:rsid w:val="00FC6C25"/>
    <w:rsid w:val="00FC6F73"/>
    <w:rsid w:val="00FD0F2F"/>
    <w:rsid w:val="00FD2292"/>
    <w:rsid w:val="00FD2E70"/>
    <w:rsid w:val="00FD3AFB"/>
    <w:rsid w:val="00FD5A3C"/>
    <w:rsid w:val="00FD64E6"/>
    <w:rsid w:val="00FD6AC5"/>
    <w:rsid w:val="00FE081E"/>
    <w:rsid w:val="00FE1921"/>
    <w:rsid w:val="00FE30CB"/>
    <w:rsid w:val="00FE514A"/>
    <w:rsid w:val="00FE5DCC"/>
    <w:rsid w:val="00FE6CC5"/>
    <w:rsid w:val="00FE7DF8"/>
    <w:rsid w:val="00FF0CC1"/>
    <w:rsid w:val="00FF3E65"/>
    <w:rsid w:val="00FF6EA6"/>
    <w:rsid w:val="00FF72BD"/>
    <w:rsid w:val="00FF7F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B0514"/>
  <w15:chartTrackingRefBased/>
  <w15:docId w15:val="{769C32B5-F006-416A-B869-867DE059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4134A"/>
    <w:pPr>
      <w:spacing w:before="40" w:after="40" w:line="240" w:lineRule="auto"/>
      <w:jc w:val="both"/>
    </w:pPr>
  </w:style>
  <w:style w:type="paragraph" w:styleId="Heading1">
    <w:name w:val="heading 1"/>
    <w:next w:val="Normal"/>
    <w:link w:val="Heading1Char"/>
    <w:uiPriority w:val="9"/>
    <w:qFormat/>
    <w:rsid w:val="005E678F"/>
    <w:pPr>
      <w:framePr w:hSpace="181" w:wrap="auto" w:vAnchor="text" w:hAnchor="margin" w:x="-317" w:y="1"/>
      <w:spacing w:before="40"/>
      <w:suppressOverlap/>
      <w:outlineLvl w:val="0"/>
    </w:pPr>
    <w:rPr>
      <w:b/>
      <w:bCs/>
      <w:sz w:val="24"/>
      <w:szCs w:val="24"/>
    </w:rPr>
  </w:style>
  <w:style w:type="paragraph" w:styleId="Heading2">
    <w:name w:val="heading 2"/>
    <w:basedOn w:val="Normal"/>
    <w:next w:val="Normal"/>
    <w:link w:val="Heading2Char"/>
    <w:uiPriority w:val="9"/>
    <w:unhideWhenUsed/>
    <w:qFormat/>
    <w:rsid w:val="001C09B8"/>
    <w:pPr>
      <w:spacing w:after="0"/>
      <w:jc w:val="right"/>
      <w:outlineLvl w:val="1"/>
    </w:pPr>
    <w:rPr>
      <w:b/>
      <w:bCs/>
      <w:szCs w:val="20"/>
      <w:lang w:val="en-US"/>
    </w:rPr>
  </w:style>
  <w:style w:type="paragraph" w:styleId="Heading3">
    <w:name w:val="heading 3"/>
    <w:basedOn w:val="Subtitle"/>
    <w:next w:val="Normal"/>
    <w:link w:val="Heading3Char"/>
    <w:uiPriority w:val="9"/>
    <w:unhideWhenUsed/>
    <w:qFormat/>
    <w:rsid w:val="005E678F"/>
    <w:pPr>
      <w:framePr w:hSpace="180" w:wrap="around" w:vAnchor="page" w:hAnchor="margin" w:x="-314" w:y="3046"/>
      <w:spacing w:before="80"/>
      <w:jc w:val="right"/>
      <w:outlineLvl w:val="2"/>
    </w:pPr>
    <w:rPr>
      <w:rFonts w:ascii="Microsoft YaHei UI" w:eastAsia="Microsoft YaHei UI" w:hAnsi="Microsoft YaHei UI" w:cstheme="minorHAnsi"/>
      <w:noProof/>
      <w:color w:val="FFFFFF" w:themeColor="background1"/>
      <w:spacing w:val="0"/>
      <w:sz w:val="26"/>
    </w:rPr>
  </w:style>
  <w:style w:type="paragraph" w:styleId="Heading4">
    <w:name w:val="heading 4"/>
    <w:basedOn w:val="Heading3"/>
    <w:next w:val="Normal"/>
    <w:link w:val="Heading4Char"/>
    <w:uiPriority w:val="9"/>
    <w:unhideWhenUsed/>
    <w:qFormat/>
    <w:rsid w:val="009B4EDE"/>
    <w:pPr>
      <w:framePr w:hSpace="181" w:wrap="around" w:vAnchor="text" w:hAnchor="text" w:x="3481" w:y="1"/>
      <w:suppressOverlap/>
      <w:outlineLvl w:val="3"/>
    </w:pPr>
  </w:style>
  <w:style w:type="paragraph" w:styleId="Heading5">
    <w:name w:val="heading 5"/>
    <w:basedOn w:val="Normal"/>
    <w:next w:val="Normal"/>
    <w:link w:val="Heading5Char"/>
    <w:uiPriority w:val="9"/>
    <w:unhideWhenUsed/>
    <w:qFormat/>
    <w:rsid w:val="003768AA"/>
    <w:pPr>
      <w:framePr w:hSpace="181" w:wrap="around" w:vAnchor="text" w:hAnchor="margin" w:x="-317" w:y="1"/>
      <w:suppressOverlap/>
      <w:outlineLvl w:val="4"/>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461E"/>
    <w:rPr>
      <w:color w:val="808080"/>
    </w:rPr>
  </w:style>
  <w:style w:type="paragraph" w:styleId="BalloonText">
    <w:name w:val="Balloon Text"/>
    <w:basedOn w:val="Normal"/>
    <w:link w:val="BalloonTextChar"/>
    <w:uiPriority w:val="99"/>
    <w:semiHidden/>
    <w:unhideWhenUsed/>
    <w:rsid w:val="0024461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461E"/>
    <w:rPr>
      <w:rFonts w:ascii="Segoe UI" w:hAnsi="Segoe UI" w:cs="Segoe UI"/>
      <w:sz w:val="18"/>
      <w:szCs w:val="18"/>
    </w:rPr>
  </w:style>
  <w:style w:type="paragraph" w:styleId="Header">
    <w:name w:val="header"/>
    <w:basedOn w:val="Normal"/>
    <w:link w:val="HeaderChar"/>
    <w:uiPriority w:val="99"/>
    <w:unhideWhenUsed/>
    <w:rsid w:val="000C67B6"/>
    <w:pPr>
      <w:tabs>
        <w:tab w:val="center" w:pos="4513"/>
        <w:tab w:val="right" w:pos="9026"/>
      </w:tabs>
      <w:spacing w:after="0"/>
    </w:pPr>
  </w:style>
  <w:style w:type="character" w:customStyle="1" w:styleId="HeaderChar">
    <w:name w:val="Header Char"/>
    <w:basedOn w:val="DefaultParagraphFont"/>
    <w:link w:val="Header"/>
    <w:uiPriority w:val="99"/>
    <w:rsid w:val="000C67B6"/>
  </w:style>
  <w:style w:type="paragraph" w:styleId="Footer">
    <w:name w:val="footer"/>
    <w:basedOn w:val="Normal"/>
    <w:link w:val="FooterChar"/>
    <w:uiPriority w:val="99"/>
    <w:unhideWhenUsed/>
    <w:rsid w:val="000C67B6"/>
    <w:pPr>
      <w:tabs>
        <w:tab w:val="center" w:pos="4513"/>
        <w:tab w:val="right" w:pos="9026"/>
      </w:tabs>
      <w:spacing w:after="0"/>
    </w:pPr>
  </w:style>
  <w:style w:type="character" w:customStyle="1" w:styleId="FooterChar">
    <w:name w:val="Footer Char"/>
    <w:basedOn w:val="DefaultParagraphFont"/>
    <w:link w:val="Footer"/>
    <w:uiPriority w:val="99"/>
    <w:rsid w:val="000C67B6"/>
  </w:style>
  <w:style w:type="table" w:styleId="TableGrid">
    <w:name w:val="Table Grid"/>
    <w:basedOn w:val="TableNormal"/>
    <w:uiPriority w:val="39"/>
    <w:rsid w:val="005F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A5309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5309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A5309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53091"/>
    <w:rPr>
      <w:rFonts w:ascii="Arial" w:hAnsi="Arial" w:cs="Arial"/>
      <w:vanish/>
      <w:sz w:val="16"/>
      <w:szCs w:val="16"/>
    </w:rPr>
  </w:style>
  <w:style w:type="character" w:styleId="Hyperlink">
    <w:name w:val="Hyperlink"/>
    <w:basedOn w:val="DefaultParagraphFont"/>
    <w:uiPriority w:val="99"/>
    <w:unhideWhenUsed/>
    <w:rsid w:val="0061742A"/>
    <w:rPr>
      <w:color w:val="0563C1" w:themeColor="hyperlink"/>
      <w:u w:val="single"/>
    </w:rPr>
  </w:style>
  <w:style w:type="character" w:styleId="UnresolvedMention">
    <w:name w:val="Unresolved Mention"/>
    <w:basedOn w:val="DefaultParagraphFont"/>
    <w:uiPriority w:val="99"/>
    <w:semiHidden/>
    <w:unhideWhenUsed/>
    <w:rsid w:val="0061742A"/>
    <w:rPr>
      <w:color w:val="605E5C"/>
      <w:shd w:val="clear" w:color="auto" w:fill="E1DFDD"/>
    </w:rPr>
  </w:style>
  <w:style w:type="paragraph" w:styleId="ListParagraph">
    <w:name w:val="List Paragraph"/>
    <w:basedOn w:val="Normal"/>
    <w:uiPriority w:val="34"/>
    <w:qFormat/>
    <w:rsid w:val="002A49F8"/>
    <w:pPr>
      <w:widowControl w:val="0"/>
      <w:numPr>
        <w:numId w:val="1"/>
      </w:numPr>
      <w:ind w:right="533"/>
    </w:pPr>
    <w:rPr>
      <w:sz w:val="18"/>
      <w:lang w:val="en-US"/>
    </w:rPr>
  </w:style>
  <w:style w:type="paragraph" w:customStyle="1" w:styleId="ContactInfo">
    <w:name w:val="Contact Info"/>
    <w:basedOn w:val="Normal"/>
    <w:uiPriority w:val="99"/>
    <w:rsid w:val="00CF71AE"/>
    <w:pPr>
      <w:autoSpaceDE w:val="0"/>
      <w:autoSpaceDN w:val="0"/>
      <w:adjustRightInd w:val="0"/>
      <w:spacing w:before="80" w:after="0" w:line="260" w:lineRule="atLeast"/>
      <w:textAlignment w:val="center"/>
    </w:pPr>
    <w:rPr>
      <w:rFonts w:ascii="Lato" w:hAnsi="Lato" w:cs="Lato"/>
      <w:b/>
      <w:bCs/>
      <w:caps/>
      <w:color w:val="4F0000"/>
      <w:spacing w:val="11"/>
      <w:lang w:val="en-US"/>
    </w:rPr>
  </w:style>
  <w:style w:type="paragraph" w:customStyle="1" w:styleId="FormText">
    <w:name w:val="Form Text"/>
    <w:link w:val="FormTextChar"/>
    <w:autoRedefine/>
    <w:qFormat/>
    <w:rsid w:val="000D1126"/>
    <w:pPr>
      <w:spacing w:after="0" w:line="240" w:lineRule="auto"/>
      <w:ind w:right="-613"/>
      <w:jc w:val="both"/>
    </w:pPr>
    <w:rPr>
      <w:rFonts w:cstheme="minorHAnsi"/>
      <w:i/>
      <w:iCs/>
      <w:color w:val="000000" w:themeColor="text1"/>
      <w:sz w:val="18"/>
    </w:rPr>
  </w:style>
  <w:style w:type="paragraph" w:styleId="NoSpacing">
    <w:name w:val="No Spacing"/>
    <w:uiPriority w:val="1"/>
    <w:qFormat/>
    <w:rsid w:val="00865EFC"/>
    <w:pPr>
      <w:spacing w:before="40" w:after="40" w:line="240" w:lineRule="auto"/>
    </w:pPr>
    <w:rPr>
      <w:i/>
      <w:color w:val="000000" w:themeColor="text1"/>
      <w:sz w:val="20"/>
    </w:rPr>
  </w:style>
  <w:style w:type="character" w:customStyle="1" w:styleId="FormTextChar">
    <w:name w:val="Form Text Char"/>
    <w:basedOn w:val="DefaultParagraphFont"/>
    <w:link w:val="FormText"/>
    <w:rsid w:val="000D1126"/>
    <w:rPr>
      <w:rFonts w:cstheme="minorHAnsi"/>
      <w:i/>
      <w:iCs/>
      <w:color w:val="000000" w:themeColor="text1"/>
      <w:sz w:val="18"/>
    </w:rPr>
  </w:style>
  <w:style w:type="character" w:customStyle="1" w:styleId="Heading1Char">
    <w:name w:val="Heading 1 Char"/>
    <w:basedOn w:val="DefaultParagraphFont"/>
    <w:link w:val="Heading1"/>
    <w:uiPriority w:val="9"/>
    <w:rsid w:val="005E678F"/>
    <w:rPr>
      <w:b/>
      <w:bCs/>
      <w:sz w:val="24"/>
      <w:szCs w:val="24"/>
    </w:rPr>
  </w:style>
  <w:style w:type="character" w:styleId="Strong">
    <w:name w:val="Strong"/>
    <w:basedOn w:val="DefaultParagraphFont"/>
    <w:uiPriority w:val="22"/>
    <w:qFormat/>
    <w:rsid w:val="000E4021"/>
    <w:rPr>
      <w:b/>
      <w:bCs/>
      <w:sz w:val="22"/>
    </w:rPr>
  </w:style>
  <w:style w:type="character" w:customStyle="1" w:styleId="Style1">
    <w:name w:val="Style1"/>
    <w:basedOn w:val="DefaultParagraphFont"/>
    <w:uiPriority w:val="1"/>
    <w:rsid w:val="008A1A8D"/>
    <w:rPr>
      <w:rFonts w:ascii="Daytona" w:hAnsi="Daytona"/>
      <w:i/>
      <w:sz w:val="20"/>
    </w:rPr>
  </w:style>
  <w:style w:type="character" w:customStyle="1" w:styleId="Style2">
    <w:name w:val="Style2"/>
    <w:basedOn w:val="DefaultParagraphFont"/>
    <w:uiPriority w:val="1"/>
    <w:rsid w:val="003C0B14"/>
    <w:rPr>
      <w:rFonts w:ascii="Daytona" w:hAnsi="Daytona"/>
      <w:b w:val="0"/>
      <w:i/>
      <w:sz w:val="20"/>
    </w:rPr>
  </w:style>
  <w:style w:type="paragraph" w:customStyle="1" w:styleId="EDFA3CABEA1246B0A9FAB2023D620EB8">
    <w:name w:val="EDFA3CABEA1246B0A9FAB2023D620EB8"/>
    <w:rsid w:val="00863C15"/>
    <w:rPr>
      <w:rFonts w:eastAsiaTheme="minorEastAsia"/>
      <w:lang w:eastAsia="en-AU"/>
    </w:rPr>
  </w:style>
  <w:style w:type="paragraph" w:styleId="Subtitle">
    <w:name w:val="Subtitle"/>
    <w:basedOn w:val="Normal"/>
    <w:next w:val="Normal"/>
    <w:link w:val="SubtitleChar"/>
    <w:uiPriority w:val="11"/>
    <w:qFormat/>
    <w:rsid w:val="008E6398"/>
    <w:pPr>
      <w:numPr>
        <w:ilvl w:val="1"/>
      </w:numPr>
      <w:spacing w:before="160"/>
    </w:pPr>
    <w:rPr>
      <w:rFonts w:eastAsiaTheme="minorEastAsia"/>
      <w:b/>
      <w:color w:val="3C0919"/>
      <w:spacing w:val="15"/>
    </w:rPr>
  </w:style>
  <w:style w:type="character" w:customStyle="1" w:styleId="SubtitleChar">
    <w:name w:val="Subtitle Char"/>
    <w:basedOn w:val="DefaultParagraphFont"/>
    <w:link w:val="Subtitle"/>
    <w:uiPriority w:val="11"/>
    <w:rsid w:val="008E6398"/>
    <w:rPr>
      <w:rFonts w:eastAsiaTheme="minorEastAsia"/>
      <w:b/>
      <w:color w:val="3C0919"/>
      <w:spacing w:val="15"/>
    </w:rPr>
  </w:style>
  <w:style w:type="paragraph" w:customStyle="1" w:styleId="Default">
    <w:name w:val="Default"/>
    <w:rsid w:val="00984D07"/>
    <w:pPr>
      <w:autoSpaceDE w:val="0"/>
      <w:autoSpaceDN w:val="0"/>
      <w:adjustRightInd w:val="0"/>
      <w:spacing w:after="0" w:line="240" w:lineRule="auto"/>
    </w:pPr>
    <w:rPr>
      <w:rFonts w:ascii="Calibri" w:hAnsi="Calibri" w:cs="Calibri"/>
      <w:color w:val="000000"/>
      <w:sz w:val="24"/>
      <w:szCs w:val="24"/>
    </w:rPr>
  </w:style>
  <w:style w:type="character" w:customStyle="1" w:styleId="Heading2Char">
    <w:name w:val="Heading 2 Char"/>
    <w:basedOn w:val="DefaultParagraphFont"/>
    <w:link w:val="Heading2"/>
    <w:uiPriority w:val="9"/>
    <w:rsid w:val="001C09B8"/>
    <w:rPr>
      <w:b/>
      <w:bCs/>
      <w:szCs w:val="20"/>
      <w:lang w:val="en-US"/>
    </w:rPr>
  </w:style>
  <w:style w:type="character" w:customStyle="1" w:styleId="Heading3Char">
    <w:name w:val="Heading 3 Char"/>
    <w:basedOn w:val="DefaultParagraphFont"/>
    <w:link w:val="Heading3"/>
    <w:uiPriority w:val="9"/>
    <w:rsid w:val="005E678F"/>
    <w:rPr>
      <w:rFonts w:ascii="Microsoft YaHei UI" w:eastAsia="Microsoft YaHei UI" w:hAnsi="Microsoft YaHei UI" w:cstheme="minorHAnsi"/>
      <w:b/>
      <w:noProof/>
      <w:color w:val="FFFFFF" w:themeColor="background1"/>
      <w:sz w:val="26"/>
    </w:rPr>
  </w:style>
  <w:style w:type="character" w:customStyle="1" w:styleId="Heading4Char">
    <w:name w:val="Heading 4 Char"/>
    <w:basedOn w:val="DefaultParagraphFont"/>
    <w:link w:val="Heading4"/>
    <w:uiPriority w:val="9"/>
    <w:rsid w:val="009B4EDE"/>
    <w:rPr>
      <w:rFonts w:ascii="Microsoft YaHei UI" w:eastAsia="Microsoft YaHei UI" w:hAnsi="Microsoft YaHei UI" w:cstheme="minorHAnsi"/>
      <w:b/>
      <w:noProof/>
      <w:color w:val="FFFFFF" w:themeColor="background1"/>
    </w:rPr>
  </w:style>
  <w:style w:type="character" w:customStyle="1" w:styleId="Heading5Char">
    <w:name w:val="Heading 5 Char"/>
    <w:basedOn w:val="DefaultParagraphFont"/>
    <w:link w:val="Heading5"/>
    <w:uiPriority w:val="9"/>
    <w:rsid w:val="003768AA"/>
    <w:rPr>
      <w:noProof/>
    </w:rPr>
  </w:style>
  <w:style w:type="character" w:styleId="SubtleEmphasis">
    <w:name w:val="Subtle Emphasis"/>
    <w:basedOn w:val="DefaultParagraphFont"/>
    <w:uiPriority w:val="19"/>
    <w:qFormat/>
    <w:rsid w:val="00B361B2"/>
    <w:rPr>
      <w:rFonts w:asciiTheme="minorHAnsi" w:hAnsiTheme="minorHAnsi"/>
      <w:i w:val="0"/>
      <w:iCs/>
      <w:color w:val="404040" w:themeColor="text1" w:themeTint="BF"/>
      <w:sz w:val="18"/>
    </w:rPr>
  </w:style>
  <w:style w:type="character" w:styleId="Emphasis">
    <w:name w:val="Emphasis"/>
    <w:basedOn w:val="DefaultParagraphFont"/>
    <w:uiPriority w:val="20"/>
    <w:qFormat/>
    <w:rsid w:val="000A39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64327">
      <w:bodyDiv w:val="1"/>
      <w:marLeft w:val="0"/>
      <w:marRight w:val="0"/>
      <w:marTop w:val="0"/>
      <w:marBottom w:val="0"/>
      <w:divBdr>
        <w:top w:val="none" w:sz="0" w:space="0" w:color="auto"/>
        <w:left w:val="none" w:sz="0" w:space="0" w:color="auto"/>
        <w:bottom w:val="none" w:sz="0" w:space="0" w:color="auto"/>
        <w:right w:val="none" w:sz="0" w:space="0" w:color="auto"/>
      </w:divBdr>
    </w:div>
    <w:div w:id="320280379">
      <w:bodyDiv w:val="1"/>
      <w:marLeft w:val="0"/>
      <w:marRight w:val="0"/>
      <w:marTop w:val="0"/>
      <w:marBottom w:val="0"/>
      <w:divBdr>
        <w:top w:val="none" w:sz="0" w:space="0" w:color="auto"/>
        <w:left w:val="none" w:sz="0" w:space="0" w:color="auto"/>
        <w:bottom w:val="none" w:sz="0" w:space="0" w:color="auto"/>
        <w:right w:val="none" w:sz="0" w:space="0" w:color="auto"/>
      </w:divBdr>
    </w:div>
    <w:div w:id="413822773">
      <w:bodyDiv w:val="1"/>
      <w:marLeft w:val="0"/>
      <w:marRight w:val="0"/>
      <w:marTop w:val="0"/>
      <w:marBottom w:val="0"/>
      <w:divBdr>
        <w:top w:val="none" w:sz="0" w:space="0" w:color="auto"/>
        <w:left w:val="none" w:sz="0" w:space="0" w:color="auto"/>
        <w:bottom w:val="none" w:sz="0" w:space="0" w:color="auto"/>
        <w:right w:val="none" w:sz="0" w:space="0" w:color="auto"/>
      </w:divBdr>
    </w:div>
    <w:div w:id="509221076">
      <w:bodyDiv w:val="1"/>
      <w:marLeft w:val="0"/>
      <w:marRight w:val="0"/>
      <w:marTop w:val="0"/>
      <w:marBottom w:val="0"/>
      <w:divBdr>
        <w:top w:val="none" w:sz="0" w:space="0" w:color="auto"/>
        <w:left w:val="none" w:sz="0" w:space="0" w:color="auto"/>
        <w:bottom w:val="none" w:sz="0" w:space="0" w:color="auto"/>
        <w:right w:val="none" w:sz="0" w:space="0" w:color="auto"/>
      </w:divBdr>
    </w:div>
    <w:div w:id="731587823">
      <w:bodyDiv w:val="1"/>
      <w:marLeft w:val="0"/>
      <w:marRight w:val="0"/>
      <w:marTop w:val="0"/>
      <w:marBottom w:val="0"/>
      <w:divBdr>
        <w:top w:val="none" w:sz="0" w:space="0" w:color="auto"/>
        <w:left w:val="none" w:sz="0" w:space="0" w:color="auto"/>
        <w:bottom w:val="none" w:sz="0" w:space="0" w:color="auto"/>
        <w:right w:val="none" w:sz="0" w:space="0" w:color="auto"/>
      </w:divBdr>
    </w:div>
    <w:div w:id="970329169">
      <w:bodyDiv w:val="1"/>
      <w:marLeft w:val="0"/>
      <w:marRight w:val="0"/>
      <w:marTop w:val="0"/>
      <w:marBottom w:val="0"/>
      <w:divBdr>
        <w:top w:val="none" w:sz="0" w:space="0" w:color="auto"/>
        <w:left w:val="none" w:sz="0" w:space="0" w:color="auto"/>
        <w:bottom w:val="none" w:sz="0" w:space="0" w:color="auto"/>
        <w:right w:val="none" w:sz="0" w:space="0" w:color="auto"/>
      </w:divBdr>
    </w:div>
    <w:div w:id="1356153249">
      <w:bodyDiv w:val="1"/>
      <w:marLeft w:val="0"/>
      <w:marRight w:val="0"/>
      <w:marTop w:val="0"/>
      <w:marBottom w:val="0"/>
      <w:divBdr>
        <w:top w:val="none" w:sz="0" w:space="0" w:color="auto"/>
        <w:left w:val="none" w:sz="0" w:space="0" w:color="auto"/>
        <w:bottom w:val="none" w:sz="0" w:space="0" w:color="auto"/>
        <w:right w:val="none" w:sz="0" w:space="0" w:color="auto"/>
      </w:divBdr>
    </w:div>
    <w:div w:id="1617910780">
      <w:bodyDiv w:val="1"/>
      <w:marLeft w:val="0"/>
      <w:marRight w:val="0"/>
      <w:marTop w:val="0"/>
      <w:marBottom w:val="0"/>
      <w:divBdr>
        <w:top w:val="none" w:sz="0" w:space="0" w:color="auto"/>
        <w:left w:val="none" w:sz="0" w:space="0" w:color="auto"/>
        <w:bottom w:val="none" w:sz="0" w:space="0" w:color="auto"/>
        <w:right w:val="none" w:sz="0" w:space="0" w:color="auto"/>
      </w:divBdr>
    </w:div>
    <w:div w:id="20510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jabirukabolkmakmen.com.a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jabirukabolkmakmen.com.a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jabirukabolkmakmen.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jabirukabolkmakmen.sharepoint.com/sites/Shared/Shared%20Documents/9%20SUB%20LEASE%20ALLOCATION%20PLAN/9.8%20Resources/Form%20Developments/Forms%20-%20Finalised/Form%202%20-%20Forecast%20Housing%20Deman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FFA1A718814C3B800C12E2871C437B"/>
        <w:category>
          <w:name w:val="General"/>
          <w:gallery w:val="placeholder"/>
        </w:category>
        <w:types>
          <w:type w:val="bbPlcHdr"/>
        </w:types>
        <w:behaviors>
          <w:behavior w:val="content"/>
        </w:behaviors>
        <w:guid w:val="{D9D53832-67C9-4FB2-8050-14A7999E1E72}"/>
      </w:docPartPr>
      <w:docPartBody>
        <w:p w:rsidR="00447807" w:rsidRDefault="00783ED0">
          <w:pPr>
            <w:pStyle w:val="6AFFA1A718814C3B800C12E2871C437B"/>
          </w:pPr>
          <w:r w:rsidRPr="00CB5353">
            <w:rPr>
              <w:iCs/>
              <w:color w:val="767171" w:themeColor="background2" w:themeShade="80"/>
              <w:szCs w:val="18"/>
              <w:shd w:val="clear" w:color="auto" w:fill="D9D9D9" w:themeFill="background1" w:themeFillShade="D9"/>
            </w:rPr>
            <w:t>Type here</w:t>
          </w:r>
        </w:p>
      </w:docPartBody>
    </w:docPart>
    <w:docPart>
      <w:docPartPr>
        <w:name w:val="CAC20D7B07E446F0AB067171B38C555B"/>
        <w:category>
          <w:name w:val="General"/>
          <w:gallery w:val="placeholder"/>
        </w:category>
        <w:types>
          <w:type w:val="bbPlcHdr"/>
        </w:types>
        <w:behaviors>
          <w:behavior w:val="content"/>
        </w:behaviors>
        <w:guid w:val="{F7369FF6-9647-41DC-A706-C8AAB66EF9AF}"/>
      </w:docPartPr>
      <w:docPartBody>
        <w:p w:rsidR="00447807" w:rsidRDefault="00783ED0">
          <w:pPr>
            <w:pStyle w:val="CAC20D7B07E446F0AB067171B38C555B"/>
          </w:pPr>
          <w:r w:rsidRPr="00CB5353">
            <w:rPr>
              <w:iCs/>
              <w:color w:val="767171" w:themeColor="background2" w:themeShade="80"/>
              <w:szCs w:val="18"/>
              <w:shd w:val="clear" w:color="auto" w:fill="D9D9D9" w:themeFill="background1" w:themeFillShade="D9"/>
            </w:rPr>
            <w:t>Type here</w:t>
          </w:r>
        </w:p>
      </w:docPartBody>
    </w:docPart>
    <w:docPart>
      <w:docPartPr>
        <w:name w:val="A6B9197A532A41239455B2F537DFCF97"/>
        <w:category>
          <w:name w:val="General"/>
          <w:gallery w:val="placeholder"/>
        </w:category>
        <w:types>
          <w:type w:val="bbPlcHdr"/>
        </w:types>
        <w:behaviors>
          <w:behavior w:val="content"/>
        </w:behaviors>
        <w:guid w:val="{4FFAFD62-E0DE-4828-9BAE-F2B62881522E}"/>
      </w:docPartPr>
      <w:docPartBody>
        <w:p w:rsidR="00447807" w:rsidRDefault="00783ED0">
          <w:pPr>
            <w:pStyle w:val="A6B9197A532A41239455B2F537DFCF97"/>
          </w:pPr>
          <w:r w:rsidRPr="00CB5353">
            <w:rPr>
              <w:iCs/>
              <w:color w:val="767171" w:themeColor="background2" w:themeShade="80"/>
              <w:szCs w:val="18"/>
              <w:shd w:val="clear" w:color="auto" w:fill="D9D9D9" w:themeFill="background1" w:themeFillShade="D9"/>
            </w:rPr>
            <w:t>Type here</w:t>
          </w:r>
        </w:p>
      </w:docPartBody>
    </w:docPart>
    <w:docPart>
      <w:docPartPr>
        <w:name w:val="E38671577DCA409F8B5597E128D5E75C"/>
        <w:category>
          <w:name w:val="General"/>
          <w:gallery w:val="placeholder"/>
        </w:category>
        <w:types>
          <w:type w:val="bbPlcHdr"/>
        </w:types>
        <w:behaviors>
          <w:behavior w:val="content"/>
        </w:behaviors>
        <w:guid w:val="{434E3DB5-2C90-4049-9450-8D8354503143}"/>
      </w:docPartPr>
      <w:docPartBody>
        <w:p w:rsidR="00447807" w:rsidRDefault="00783ED0">
          <w:pPr>
            <w:pStyle w:val="E38671577DCA409F8B5597E128D5E75C"/>
          </w:pPr>
          <w:r w:rsidRPr="00CB5353">
            <w:rPr>
              <w:iCs/>
              <w:color w:val="767171" w:themeColor="background2" w:themeShade="80"/>
              <w:szCs w:val="18"/>
              <w:shd w:val="clear" w:color="auto" w:fill="D9D9D9" w:themeFill="background1" w:themeFillShade="D9"/>
            </w:rPr>
            <w:t>Type here</w:t>
          </w:r>
        </w:p>
      </w:docPartBody>
    </w:docPart>
    <w:docPart>
      <w:docPartPr>
        <w:name w:val="211AC8C477E74CC88529CACC6F4D9B41"/>
        <w:category>
          <w:name w:val="General"/>
          <w:gallery w:val="placeholder"/>
        </w:category>
        <w:types>
          <w:type w:val="bbPlcHdr"/>
        </w:types>
        <w:behaviors>
          <w:behavior w:val="content"/>
        </w:behaviors>
        <w:guid w:val="{27148A7B-2F4E-4094-B30B-DCF54EDD256E}"/>
      </w:docPartPr>
      <w:docPartBody>
        <w:p w:rsidR="00447807" w:rsidRDefault="00783ED0">
          <w:pPr>
            <w:pStyle w:val="211AC8C477E74CC88529CACC6F4D9B41"/>
          </w:pPr>
          <w:r w:rsidRPr="00CB5353">
            <w:rPr>
              <w:iCs/>
              <w:color w:val="767171" w:themeColor="background2" w:themeShade="80"/>
              <w:szCs w:val="18"/>
              <w:shd w:val="clear" w:color="auto" w:fill="D9D9D9" w:themeFill="background1" w:themeFillShade="D9"/>
            </w:rPr>
            <w:t>Type here</w:t>
          </w:r>
        </w:p>
      </w:docPartBody>
    </w:docPart>
    <w:docPart>
      <w:docPartPr>
        <w:name w:val="87B34780626446B0A0E79528D7751E12"/>
        <w:category>
          <w:name w:val="General"/>
          <w:gallery w:val="placeholder"/>
        </w:category>
        <w:types>
          <w:type w:val="bbPlcHdr"/>
        </w:types>
        <w:behaviors>
          <w:behavior w:val="content"/>
        </w:behaviors>
        <w:guid w:val="{FA856538-EEC6-435E-8C0F-11CD88F8903C}"/>
      </w:docPartPr>
      <w:docPartBody>
        <w:p w:rsidR="00447807" w:rsidRDefault="00783ED0">
          <w:pPr>
            <w:pStyle w:val="87B34780626446B0A0E79528D7751E12"/>
          </w:pPr>
          <w:r w:rsidRPr="00CB5353">
            <w:rPr>
              <w:iCs/>
              <w:color w:val="767171" w:themeColor="background2" w:themeShade="80"/>
              <w:szCs w:val="18"/>
              <w:shd w:val="clear" w:color="auto" w:fill="D9D9D9" w:themeFill="background1" w:themeFillShade="D9"/>
            </w:rPr>
            <w:t>Type here</w:t>
          </w:r>
        </w:p>
      </w:docPartBody>
    </w:docPart>
    <w:docPart>
      <w:docPartPr>
        <w:name w:val="9701CEF58ACF4062BEB90401D7B3C836"/>
        <w:category>
          <w:name w:val="General"/>
          <w:gallery w:val="placeholder"/>
        </w:category>
        <w:types>
          <w:type w:val="bbPlcHdr"/>
        </w:types>
        <w:behaviors>
          <w:behavior w:val="content"/>
        </w:behaviors>
        <w:guid w:val="{AA11E1AD-55EA-4C56-B5F2-6F2C050C394B}"/>
      </w:docPartPr>
      <w:docPartBody>
        <w:p w:rsidR="00447807" w:rsidRDefault="00783ED0">
          <w:pPr>
            <w:pStyle w:val="9701CEF58ACF4062BEB90401D7B3C836"/>
          </w:pPr>
          <w:r w:rsidRPr="000927D0">
            <w:rPr>
              <w:iCs/>
              <w:color w:val="7F7F7F" w:themeColor="text1" w:themeTint="80"/>
              <w:szCs w:val="20"/>
              <w:shd w:val="clear" w:color="auto" w:fill="D9D9D9" w:themeFill="background1" w:themeFillShade="D9"/>
            </w:rPr>
            <w:t>Select</w:t>
          </w:r>
        </w:p>
      </w:docPartBody>
    </w:docPart>
    <w:docPart>
      <w:docPartPr>
        <w:name w:val="75044207594344ADBFA9D66566683BE6"/>
        <w:category>
          <w:name w:val="General"/>
          <w:gallery w:val="placeholder"/>
        </w:category>
        <w:types>
          <w:type w:val="bbPlcHdr"/>
        </w:types>
        <w:behaviors>
          <w:behavior w:val="content"/>
        </w:behaviors>
        <w:guid w:val="{019021E3-B41F-4F80-ADB7-3550C71B7508}"/>
      </w:docPartPr>
      <w:docPartBody>
        <w:p w:rsidR="00447807" w:rsidRDefault="00783ED0">
          <w:pPr>
            <w:pStyle w:val="75044207594344ADBFA9D66566683BE6"/>
          </w:pPr>
          <w:r w:rsidRPr="000927D0">
            <w:rPr>
              <w:iCs/>
              <w:color w:val="7F7F7F" w:themeColor="text1" w:themeTint="80"/>
              <w:szCs w:val="20"/>
              <w:shd w:val="clear" w:color="auto" w:fill="D9D9D9" w:themeFill="background1" w:themeFillShade="D9"/>
            </w:rPr>
            <w:t>Select</w:t>
          </w:r>
        </w:p>
      </w:docPartBody>
    </w:docPart>
    <w:docPart>
      <w:docPartPr>
        <w:name w:val="74A7E582EA624523ACAB7D9E5FBFC394"/>
        <w:category>
          <w:name w:val="General"/>
          <w:gallery w:val="placeholder"/>
        </w:category>
        <w:types>
          <w:type w:val="bbPlcHdr"/>
        </w:types>
        <w:behaviors>
          <w:behavior w:val="content"/>
        </w:behaviors>
        <w:guid w:val="{4DB3935F-62DF-4575-911D-8A9B9A9AAB98}"/>
      </w:docPartPr>
      <w:docPartBody>
        <w:p w:rsidR="00447807" w:rsidRDefault="00783ED0">
          <w:pPr>
            <w:pStyle w:val="74A7E582EA624523ACAB7D9E5FBFC394"/>
          </w:pPr>
          <w:r w:rsidRPr="000927D0">
            <w:rPr>
              <w:iCs/>
              <w:color w:val="7F7F7F" w:themeColor="text1" w:themeTint="80"/>
              <w:szCs w:val="20"/>
              <w:shd w:val="clear" w:color="auto" w:fill="D9D9D9" w:themeFill="background1" w:themeFillShade="D9"/>
            </w:rPr>
            <w:t>Select</w:t>
          </w:r>
        </w:p>
      </w:docPartBody>
    </w:docPart>
    <w:docPart>
      <w:docPartPr>
        <w:name w:val="DDD481A478F649EF909DE5E2C0AA6120"/>
        <w:category>
          <w:name w:val="General"/>
          <w:gallery w:val="placeholder"/>
        </w:category>
        <w:types>
          <w:type w:val="bbPlcHdr"/>
        </w:types>
        <w:behaviors>
          <w:behavior w:val="content"/>
        </w:behaviors>
        <w:guid w:val="{6BCA644A-EB92-47CB-9413-C280CE2A35F1}"/>
      </w:docPartPr>
      <w:docPartBody>
        <w:p w:rsidR="00447807" w:rsidRDefault="00783ED0">
          <w:pPr>
            <w:pStyle w:val="DDD481A478F649EF909DE5E2C0AA6120"/>
          </w:pPr>
          <w:r w:rsidRPr="000927D0">
            <w:rPr>
              <w:iCs/>
              <w:color w:val="7F7F7F" w:themeColor="text1" w:themeTint="80"/>
              <w:szCs w:val="20"/>
              <w:shd w:val="clear" w:color="auto" w:fill="D9D9D9" w:themeFill="background1" w:themeFillShade="D9"/>
            </w:rPr>
            <w:t>Select</w:t>
          </w:r>
        </w:p>
      </w:docPartBody>
    </w:docPart>
    <w:docPart>
      <w:docPartPr>
        <w:name w:val="B7C274D37B4D4DC7BEAD2652976C3A4A"/>
        <w:category>
          <w:name w:val="General"/>
          <w:gallery w:val="placeholder"/>
        </w:category>
        <w:types>
          <w:type w:val="bbPlcHdr"/>
        </w:types>
        <w:behaviors>
          <w:behavior w:val="content"/>
        </w:behaviors>
        <w:guid w:val="{0EDFE3D7-D772-4D1F-9F80-4669F325FB2F}"/>
      </w:docPartPr>
      <w:docPartBody>
        <w:p w:rsidR="00447807" w:rsidRDefault="00783ED0">
          <w:pPr>
            <w:pStyle w:val="B7C274D37B4D4DC7BEAD2652976C3A4A"/>
          </w:pPr>
          <w:r w:rsidRPr="000927D0">
            <w:rPr>
              <w:iCs/>
              <w:color w:val="7F7F7F" w:themeColor="text1" w:themeTint="80"/>
              <w:szCs w:val="20"/>
              <w:shd w:val="clear" w:color="auto" w:fill="D9D9D9" w:themeFill="background1" w:themeFillShade="D9"/>
            </w:rPr>
            <w:t>Select</w:t>
          </w:r>
        </w:p>
      </w:docPartBody>
    </w:docPart>
    <w:docPart>
      <w:docPartPr>
        <w:name w:val="BC5FF05A51FA431EAF711196665F9106"/>
        <w:category>
          <w:name w:val="General"/>
          <w:gallery w:val="placeholder"/>
        </w:category>
        <w:types>
          <w:type w:val="bbPlcHdr"/>
        </w:types>
        <w:behaviors>
          <w:behavior w:val="content"/>
        </w:behaviors>
        <w:guid w:val="{583A8907-E0B4-4189-B746-A66BFBAD583B}"/>
      </w:docPartPr>
      <w:docPartBody>
        <w:p w:rsidR="00447807" w:rsidRDefault="00783ED0">
          <w:pPr>
            <w:pStyle w:val="BC5FF05A51FA431EAF711196665F9106"/>
          </w:pPr>
          <w:r w:rsidRPr="000927D0">
            <w:rPr>
              <w:iCs/>
              <w:color w:val="7F7F7F" w:themeColor="text1" w:themeTint="80"/>
              <w:szCs w:val="20"/>
              <w:shd w:val="clear" w:color="auto" w:fill="D9D9D9" w:themeFill="background1" w:themeFillShade="D9"/>
            </w:rPr>
            <w:t>Select</w:t>
          </w:r>
        </w:p>
      </w:docPartBody>
    </w:docPart>
    <w:docPart>
      <w:docPartPr>
        <w:name w:val="FE6C0558B55349BE8C6094AA89AF5953"/>
        <w:category>
          <w:name w:val="General"/>
          <w:gallery w:val="placeholder"/>
        </w:category>
        <w:types>
          <w:type w:val="bbPlcHdr"/>
        </w:types>
        <w:behaviors>
          <w:behavior w:val="content"/>
        </w:behaviors>
        <w:guid w:val="{D73FB085-46C9-4053-AB9E-458E52A4B358}"/>
      </w:docPartPr>
      <w:docPartBody>
        <w:p w:rsidR="00447807" w:rsidRDefault="00783ED0">
          <w:pPr>
            <w:pStyle w:val="FE6C0558B55349BE8C6094AA89AF5953"/>
          </w:pPr>
          <w:r w:rsidRPr="000927D0">
            <w:rPr>
              <w:iCs/>
              <w:color w:val="7F7F7F" w:themeColor="text1" w:themeTint="80"/>
              <w:szCs w:val="20"/>
              <w:shd w:val="clear" w:color="auto" w:fill="D9D9D9" w:themeFill="background1" w:themeFillShade="D9"/>
            </w:rPr>
            <w:t>Select</w:t>
          </w:r>
        </w:p>
      </w:docPartBody>
    </w:docPart>
    <w:docPart>
      <w:docPartPr>
        <w:name w:val="BA046DD0B72948348BDA5F39E806E251"/>
        <w:category>
          <w:name w:val="General"/>
          <w:gallery w:val="placeholder"/>
        </w:category>
        <w:types>
          <w:type w:val="bbPlcHdr"/>
        </w:types>
        <w:behaviors>
          <w:behavior w:val="content"/>
        </w:behaviors>
        <w:guid w:val="{D072A8DE-B435-4E35-929F-4CC8F1856C2D}"/>
      </w:docPartPr>
      <w:docPartBody>
        <w:p w:rsidR="00447807" w:rsidRDefault="00783ED0">
          <w:pPr>
            <w:pStyle w:val="BA046DD0B72948348BDA5F39E806E251"/>
          </w:pPr>
          <w:r w:rsidRPr="000927D0">
            <w:rPr>
              <w:iCs/>
              <w:color w:val="7F7F7F" w:themeColor="text1" w:themeTint="80"/>
              <w:szCs w:val="20"/>
              <w:shd w:val="clear" w:color="auto" w:fill="D9D9D9" w:themeFill="background1" w:themeFillShade="D9"/>
            </w:rPr>
            <w:t>Select</w:t>
          </w:r>
        </w:p>
      </w:docPartBody>
    </w:docPart>
    <w:docPart>
      <w:docPartPr>
        <w:name w:val="127DEFC125684D6BAA172CDFC4278C52"/>
        <w:category>
          <w:name w:val="General"/>
          <w:gallery w:val="placeholder"/>
        </w:category>
        <w:types>
          <w:type w:val="bbPlcHdr"/>
        </w:types>
        <w:behaviors>
          <w:behavior w:val="content"/>
        </w:behaviors>
        <w:guid w:val="{224104A8-EB36-4800-AF92-4D577EC917D4}"/>
      </w:docPartPr>
      <w:docPartBody>
        <w:p w:rsidR="00447807" w:rsidRDefault="00783ED0">
          <w:pPr>
            <w:pStyle w:val="127DEFC125684D6BAA172CDFC4278C52"/>
          </w:pPr>
          <w:r w:rsidRPr="000927D0">
            <w:rPr>
              <w:iCs/>
              <w:color w:val="7F7F7F" w:themeColor="text1" w:themeTint="80"/>
              <w:szCs w:val="20"/>
              <w:shd w:val="clear" w:color="auto" w:fill="D9D9D9" w:themeFill="background1" w:themeFillShade="D9"/>
            </w:rPr>
            <w:t>Select</w:t>
          </w:r>
        </w:p>
      </w:docPartBody>
    </w:docPart>
    <w:docPart>
      <w:docPartPr>
        <w:name w:val="5A8A028C26414D50A4107A247F49203E"/>
        <w:category>
          <w:name w:val="General"/>
          <w:gallery w:val="placeholder"/>
        </w:category>
        <w:types>
          <w:type w:val="bbPlcHdr"/>
        </w:types>
        <w:behaviors>
          <w:behavior w:val="content"/>
        </w:behaviors>
        <w:guid w:val="{D2982C68-28DC-4343-8F56-9E64FD4BD8EA}"/>
      </w:docPartPr>
      <w:docPartBody>
        <w:p w:rsidR="00447807" w:rsidRDefault="00783ED0">
          <w:pPr>
            <w:pStyle w:val="5A8A028C26414D50A4107A247F49203E"/>
          </w:pPr>
          <w:r w:rsidRPr="000927D0">
            <w:rPr>
              <w:iCs/>
              <w:color w:val="7F7F7F" w:themeColor="text1" w:themeTint="80"/>
              <w:szCs w:val="20"/>
              <w:shd w:val="clear" w:color="auto" w:fill="D9D9D9" w:themeFill="background1" w:themeFillShade="D9"/>
            </w:rPr>
            <w:t>Select</w:t>
          </w:r>
        </w:p>
      </w:docPartBody>
    </w:docPart>
    <w:docPart>
      <w:docPartPr>
        <w:name w:val="3807899DB8FE44CDAA2DF8D926C74F40"/>
        <w:category>
          <w:name w:val="General"/>
          <w:gallery w:val="placeholder"/>
        </w:category>
        <w:types>
          <w:type w:val="bbPlcHdr"/>
        </w:types>
        <w:behaviors>
          <w:behavior w:val="content"/>
        </w:behaviors>
        <w:guid w:val="{77610BB6-5DAC-487B-8AF8-5BC69C9E1C14}"/>
      </w:docPartPr>
      <w:docPartBody>
        <w:p w:rsidR="00447807" w:rsidRDefault="00783ED0">
          <w:pPr>
            <w:pStyle w:val="3807899DB8FE44CDAA2DF8D926C74F40"/>
          </w:pPr>
          <w:r w:rsidRPr="000927D0">
            <w:rPr>
              <w:iCs/>
              <w:color w:val="7F7F7F" w:themeColor="text1" w:themeTint="80"/>
              <w:szCs w:val="20"/>
              <w:shd w:val="clear" w:color="auto" w:fill="D9D9D9" w:themeFill="background1" w:themeFillShade="D9"/>
            </w:rPr>
            <w:t>Select</w:t>
          </w:r>
        </w:p>
      </w:docPartBody>
    </w:docPart>
    <w:docPart>
      <w:docPartPr>
        <w:name w:val="BAC8823BFF4C47BFA4D1A29196FF0680"/>
        <w:category>
          <w:name w:val="General"/>
          <w:gallery w:val="placeholder"/>
        </w:category>
        <w:types>
          <w:type w:val="bbPlcHdr"/>
        </w:types>
        <w:behaviors>
          <w:behavior w:val="content"/>
        </w:behaviors>
        <w:guid w:val="{64AC03ED-7CBB-45D2-8314-F172B2ABE159}"/>
      </w:docPartPr>
      <w:docPartBody>
        <w:p w:rsidR="00447807" w:rsidRDefault="00783ED0">
          <w:pPr>
            <w:pStyle w:val="BAC8823BFF4C47BFA4D1A29196FF0680"/>
          </w:pPr>
          <w:r w:rsidRPr="000927D0">
            <w:rPr>
              <w:iCs/>
              <w:color w:val="7F7F7F" w:themeColor="text1" w:themeTint="80"/>
              <w:szCs w:val="20"/>
              <w:shd w:val="clear" w:color="auto" w:fill="D9D9D9" w:themeFill="background1" w:themeFillShade="D9"/>
            </w:rPr>
            <w:t>Select</w:t>
          </w:r>
        </w:p>
      </w:docPartBody>
    </w:docPart>
    <w:docPart>
      <w:docPartPr>
        <w:name w:val="0C1777C9D874437CBB9CC489707F3C7E"/>
        <w:category>
          <w:name w:val="General"/>
          <w:gallery w:val="placeholder"/>
        </w:category>
        <w:types>
          <w:type w:val="bbPlcHdr"/>
        </w:types>
        <w:behaviors>
          <w:behavior w:val="content"/>
        </w:behaviors>
        <w:guid w:val="{65577B80-4DE2-4854-A1C7-E7A8CF485FFC}"/>
      </w:docPartPr>
      <w:docPartBody>
        <w:p w:rsidR="00447807" w:rsidRDefault="00783ED0">
          <w:pPr>
            <w:pStyle w:val="0C1777C9D874437CBB9CC489707F3C7E"/>
          </w:pPr>
          <w:r w:rsidRPr="000927D0">
            <w:rPr>
              <w:iCs/>
              <w:color w:val="7F7F7F" w:themeColor="text1" w:themeTint="80"/>
              <w:szCs w:val="20"/>
              <w:shd w:val="clear" w:color="auto" w:fill="D9D9D9" w:themeFill="background1" w:themeFillShade="D9"/>
            </w:rPr>
            <w:t>Select</w:t>
          </w:r>
        </w:p>
      </w:docPartBody>
    </w:docPart>
    <w:docPart>
      <w:docPartPr>
        <w:name w:val="E2AFB5EA6C7041238262FA8ADFD4608F"/>
        <w:category>
          <w:name w:val="General"/>
          <w:gallery w:val="placeholder"/>
        </w:category>
        <w:types>
          <w:type w:val="bbPlcHdr"/>
        </w:types>
        <w:behaviors>
          <w:behavior w:val="content"/>
        </w:behaviors>
        <w:guid w:val="{881B8B13-B168-4CF4-9513-1BC1E3EBD037}"/>
      </w:docPartPr>
      <w:docPartBody>
        <w:p w:rsidR="00447807" w:rsidRDefault="00783ED0">
          <w:pPr>
            <w:pStyle w:val="E2AFB5EA6C7041238262FA8ADFD4608F"/>
          </w:pPr>
          <w:r w:rsidRPr="000927D0">
            <w:rPr>
              <w:iCs/>
              <w:color w:val="7F7F7F" w:themeColor="text1" w:themeTint="80"/>
              <w:szCs w:val="20"/>
              <w:shd w:val="clear" w:color="auto" w:fill="D9D9D9" w:themeFill="background1" w:themeFillShade="D9"/>
            </w:rPr>
            <w:t>Select</w:t>
          </w:r>
        </w:p>
      </w:docPartBody>
    </w:docPart>
    <w:docPart>
      <w:docPartPr>
        <w:name w:val="D95DC914963B4552AD79065CFE67A9CE"/>
        <w:category>
          <w:name w:val="General"/>
          <w:gallery w:val="placeholder"/>
        </w:category>
        <w:types>
          <w:type w:val="bbPlcHdr"/>
        </w:types>
        <w:behaviors>
          <w:behavior w:val="content"/>
        </w:behaviors>
        <w:guid w:val="{BA8CF3E9-7F27-4B3E-A77B-402C518FF511}"/>
      </w:docPartPr>
      <w:docPartBody>
        <w:p w:rsidR="00447807" w:rsidRDefault="00783ED0">
          <w:pPr>
            <w:pStyle w:val="D95DC914963B4552AD79065CFE67A9CE"/>
          </w:pPr>
          <w:r w:rsidRPr="000927D0">
            <w:rPr>
              <w:iCs/>
              <w:color w:val="7F7F7F" w:themeColor="text1" w:themeTint="80"/>
              <w:szCs w:val="20"/>
              <w:shd w:val="clear" w:color="auto" w:fill="D9D9D9" w:themeFill="background1" w:themeFillShade="D9"/>
            </w:rPr>
            <w:t>Select</w:t>
          </w:r>
        </w:p>
      </w:docPartBody>
    </w:docPart>
    <w:docPart>
      <w:docPartPr>
        <w:name w:val="C23D7888EDA54900820A4EBFCEF0FC48"/>
        <w:category>
          <w:name w:val="General"/>
          <w:gallery w:val="placeholder"/>
        </w:category>
        <w:types>
          <w:type w:val="bbPlcHdr"/>
        </w:types>
        <w:behaviors>
          <w:behavior w:val="content"/>
        </w:behaviors>
        <w:guid w:val="{47876ECE-A39A-49CD-919E-AEFB64A01AB2}"/>
      </w:docPartPr>
      <w:docPartBody>
        <w:p w:rsidR="00447807" w:rsidRDefault="00783ED0">
          <w:pPr>
            <w:pStyle w:val="C23D7888EDA54900820A4EBFCEF0FC48"/>
          </w:pPr>
          <w:r w:rsidRPr="000927D0">
            <w:rPr>
              <w:iCs/>
              <w:color w:val="7F7F7F" w:themeColor="text1" w:themeTint="80"/>
              <w:szCs w:val="20"/>
              <w:shd w:val="clear" w:color="auto" w:fill="D9D9D9" w:themeFill="background1" w:themeFillShade="D9"/>
            </w:rPr>
            <w:t>Select</w:t>
          </w:r>
        </w:p>
      </w:docPartBody>
    </w:docPart>
    <w:docPart>
      <w:docPartPr>
        <w:name w:val="310B6A75A8624AB0AD8609AA2A10897E"/>
        <w:category>
          <w:name w:val="General"/>
          <w:gallery w:val="placeholder"/>
        </w:category>
        <w:types>
          <w:type w:val="bbPlcHdr"/>
        </w:types>
        <w:behaviors>
          <w:behavior w:val="content"/>
        </w:behaviors>
        <w:guid w:val="{0DAEDD8E-47C4-46E0-A40F-B9CB5EB506E7}"/>
      </w:docPartPr>
      <w:docPartBody>
        <w:p w:rsidR="00447807" w:rsidRDefault="00783ED0">
          <w:pPr>
            <w:pStyle w:val="310B6A75A8624AB0AD8609AA2A10897E"/>
          </w:pPr>
          <w:r w:rsidRPr="000927D0">
            <w:rPr>
              <w:iCs/>
              <w:color w:val="7F7F7F" w:themeColor="text1" w:themeTint="80"/>
              <w:szCs w:val="20"/>
              <w:shd w:val="clear" w:color="auto" w:fill="D9D9D9" w:themeFill="background1" w:themeFillShade="D9"/>
            </w:rPr>
            <w:t>Select</w:t>
          </w:r>
        </w:p>
      </w:docPartBody>
    </w:docPart>
    <w:docPart>
      <w:docPartPr>
        <w:name w:val="FC7FED70652043BCAB5D5CD8631403B0"/>
        <w:category>
          <w:name w:val="General"/>
          <w:gallery w:val="placeholder"/>
        </w:category>
        <w:types>
          <w:type w:val="bbPlcHdr"/>
        </w:types>
        <w:behaviors>
          <w:behavior w:val="content"/>
        </w:behaviors>
        <w:guid w:val="{32987974-218B-43BC-A367-C817C104F430}"/>
      </w:docPartPr>
      <w:docPartBody>
        <w:p w:rsidR="00447807" w:rsidRDefault="00783ED0">
          <w:pPr>
            <w:pStyle w:val="FC7FED70652043BCAB5D5CD8631403B0"/>
          </w:pPr>
          <w:r w:rsidRPr="000927D0">
            <w:rPr>
              <w:iCs/>
              <w:color w:val="7F7F7F" w:themeColor="text1" w:themeTint="80"/>
              <w:szCs w:val="20"/>
              <w:shd w:val="clear" w:color="auto" w:fill="D9D9D9" w:themeFill="background1" w:themeFillShade="D9"/>
            </w:rPr>
            <w:t>Select</w:t>
          </w:r>
        </w:p>
      </w:docPartBody>
    </w:docPart>
    <w:docPart>
      <w:docPartPr>
        <w:name w:val="E8CD5170D48444AFB10401D68EFF11BF"/>
        <w:category>
          <w:name w:val="General"/>
          <w:gallery w:val="placeholder"/>
        </w:category>
        <w:types>
          <w:type w:val="bbPlcHdr"/>
        </w:types>
        <w:behaviors>
          <w:behavior w:val="content"/>
        </w:behaviors>
        <w:guid w:val="{B3983CCA-8EDC-4062-944B-781119CC47C1}"/>
      </w:docPartPr>
      <w:docPartBody>
        <w:p w:rsidR="00447807" w:rsidRDefault="00783ED0">
          <w:pPr>
            <w:pStyle w:val="E8CD5170D48444AFB10401D68EFF11BF"/>
          </w:pPr>
          <w:r w:rsidRPr="000927D0">
            <w:rPr>
              <w:iCs/>
              <w:color w:val="7F7F7F" w:themeColor="text1" w:themeTint="80"/>
              <w:szCs w:val="20"/>
              <w:shd w:val="clear" w:color="auto" w:fill="D9D9D9" w:themeFill="background1" w:themeFillShade="D9"/>
            </w:rPr>
            <w:t>Select</w:t>
          </w:r>
        </w:p>
      </w:docPartBody>
    </w:docPart>
    <w:docPart>
      <w:docPartPr>
        <w:name w:val="917912CCEBE54C11867F29E8134A9C52"/>
        <w:category>
          <w:name w:val="General"/>
          <w:gallery w:val="placeholder"/>
        </w:category>
        <w:types>
          <w:type w:val="bbPlcHdr"/>
        </w:types>
        <w:behaviors>
          <w:behavior w:val="content"/>
        </w:behaviors>
        <w:guid w:val="{62F42274-0019-42E7-8844-C92B19E3D340}"/>
      </w:docPartPr>
      <w:docPartBody>
        <w:p w:rsidR="00447807" w:rsidRDefault="00783ED0">
          <w:pPr>
            <w:pStyle w:val="917912CCEBE54C11867F29E8134A9C52"/>
          </w:pPr>
          <w:r w:rsidRPr="000927D0">
            <w:rPr>
              <w:iCs/>
              <w:color w:val="7F7F7F" w:themeColor="text1" w:themeTint="80"/>
              <w:szCs w:val="20"/>
              <w:shd w:val="clear" w:color="auto" w:fill="D9D9D9" w:themeFill="background1" w:themeFillShade="D9"/>
            </w:rPr>
            <w:t>Select</w:t>
          </w:r>
        </w:p>
      </w:docPartBody>
    </w:docPart>
    <w:docPart>
      <w:docPartPr>
        <w:name w:val="45A66D3CA6CB40D080B2F77D44EB6F96"/>
        <w:category>
          <w:name w:val="General"/>
          <w:gallery w:val="placeholder"/>
        </w:category>
        <w:types>
          <w:type w:val="bbPlcHdr"/>
        </w:types>
        <w:behaviors>
          <w:behavior w:val="content"/>
        </w:behaviors>
        <w:guid w:val="{BC5FE31E-8C03-4872-91BB-77033D0716DA}"/>
      </w:docPartPr>
      <w:docPartBody>
        <w:p w:rsidR="00447807" w:rsidRDefault="00783ED0">
          <w:pPr>
            <w:pStyle w:val="45A66D3CA6CB40D080B2F77D44EB6F96"/>
          </w:pPr>
          <w:r w:rsidRPr="000927D0">
            <w:rPr>
              <w:iCs/>
              <w:color w:val="7F7F7F" w:themeColor="text1" w:themeTint="80"/>
              <w:szCs w:val="20"/>
              <w:shd w:val="clear" w:color="auto" w:fill="D9D9D9" w:themeFill="background1" w:themeFillShade="D9"/>
            </w:rPr>
            <w:t>Select</w:t>
          </w:r>
        </w:p>
      </w:docPartBody>
    </w:docPart>
    <w:docPart>
      <w:docPartPr>
        <w:name w:val="A74A6A15E7E848729C587959960B1596"/>
        <w:category>
          <w:name w:val="General"/>
          <w:gallery w:val="placeholder"/>
        </w:category>
        <w:types>
          <w:type w:val="bbPlcHdr"/>
        </w:types>
        <w:behaviors>
          <w:behavior w:val="content"/>
        </w:behaviors>
        <w:guid w:val="{2810FEB1-252F-45E5-B741-30A31FD988A3}"/>
      </w:docPartPr>
      <w:docPartBody>
        <w:p w:rsidR="00447807" w:rsidRDefault="00783ED0">
          <w:pPr>
            <w:pStyle w:val="A74A6A15E7E848729C587959960B1596"/>
          </w:pPr>
          <w:r w:rsidRPr="000927D0">
            <w:rPr>
              <w:iCs/>
              <w:color w:val="7F7F7F" w:themeColor="text1" w:themeTint="80"/>
              <w:szCs w:val="20"/>
              <w:shd w:val="clear" w:color="auto" w:fill="D9D9D9" w:themeFill="background1" w:themeFillShade="D9"/>
            </w:rPr>
            <w:t>Select</w:t>
          </w:r>
        </w:p>
      </w:docPartBody>
    </w:docPart>
    <w:docPart>
      <w:docPartPr>
        <w:name w:val="8D6A1D657CBC42A99D05F243A109DB28"/>
        <w:category>
          <w:name w:val="General"/>
          <w:gallery w:val="placeholder"/>
        </w:category>
        <w:types>
          <w:type w:val="bbPlcHdr"/>
        </w:types>
        <w:behaviors>
          <w:behavior w:val="content"/>
        </w:behaviors>
        <w:guid w:val="{191784F7-FE91-4114-97E5-FE921AA36673}"/>
      </w:docPartPr>
      <w:docPartBody>
        <w:p w:rsidR="00447807" w:rsidRDefault="00783ED0">
          <w:pPr>
            <w:pStyle w:val="8D6A1D657CBC42A99D05F243A109DB28"/>
          </w:pPr>
          <w:r w:rsidRPr="000927D0">
            <w:rPr>
              <w:iCs/>
              <w:color w:val="7F7F7F" w:themeColor="text1" w:themeTint="80"/>
              <w:szCs w:val="20"/>
              <w:shd w:val="clear" w:color="auto" w:fill="D9D9D9" w:themeFill="background1" w:themeFillShade="D9"/>
            </w:rPr>
            <w:t>Select</w:t>
          </w:r>
        </w:p>
      </w:docPartBody>
    </w:docPart>
    <w:docPart>
      <w:docPartPr>
        <w:name w:val="FFAC513F44504956933CF8FA98B6183F"/>
        <w:category>
          <w:name w:val="General"/>
          <w:gallery w:val="placeholder"/>
        </w:category>
        <w:types>
          <w:type w:val="bbPlcHdr"/>
        </w:types>
        <w:behaviors>
          <w:behavior w:val="content"/>
        </w:behaviors>
        <w:guid w:val="{9F379D69-FD35-473D-BB3E-117BD41B66BC}"/>
      </w:docPartPr>
      <w:docPartBody>
        <w:p w:rsidR="00447807" w:rsidRDefault="00783ED0">
          <w:pPr>
            <w:pStyle w:val="FFAC513F44504956933CF8FA98B6183F"/>
          </w:pPr>
          <w:r w:rsidRPr="000927D0">
            <w:rPr>
              <w:iCs/>
              <w:color w:val="7F7F7F" w:themeColor="text1" w:themeTint="80"/>
              <w:szCs w:val="20"/>
              <w:shd w:val="clear" w:color="auto" w:fill="D9D9D9" w:themeFill="background1" w:themeFillShade="D9"/>
            </w:rPr>
            <w:t>Select</w:t>
          </w:r>
        </w:p>
      </w:docPartBody>
    </w:docPart>
    <w:docPart>
      <w:docPartPr>
        <w:name w:val="9B298BAC36A54E098EDC52FE614B8020"/>
        <w:category>
          <w:name w:val="General"/>
          <w:gallery w:val="placeholder"/>
        </w:category>
        <w:types>
          <w:type w:val="bbPlcHdr"/>
        </w:types>
        <w:behaviors>
          <w:behavior w:val="content"/>
        </w:behaviors>
        <w:guid w:val="{B82226BD-BB09-4561-8902-3FFF809B47B5}"/>
      </w:docPartPr>
      <w:docPartBody>
        <w:p w:rsidR="00447807" w:rsidRDefault="00783ED0">
          <w:pPr>
            <w:pStyle w:val="9B298BAC36A54E098EDC52FE614B8020"/>
          </w:pPr>
          <w:r w:rsidRPr="000A39D1">
            <w:rPr>
              <w:b/>
              <w:bCs/>
              <w:iCs/>
              <w:color w:val="7F7F7F" w:themeColor="text1" w:themeTint="80"/>
              <w:szCs w:val="20"/>
              <w:shd w:val="clear" w:color="auto" w:fill="D9D9D9" w:themeFill="background1" w:themeFillShade="D9"/>
            </w:rPr>
            <w:t>Select</w:t>
          </w:r>
        </w:p>
      </w:docPartBody>
    </w:docPart>
    <w:docPart>
      <w:docPartPr>
        <w:name w:val="73CE4F139D09419A9D834899638F11DB"/>
        <w:category>
          <w:name w:val="General"/>
          <w:gallery w:val="placeholder"/>
        </w:category>
        <w:types>
          <w:type w:val="bbPlcHdr"/>
        </w:types>
        <w:behaviors>
          <w:behavior w:val="content"/>
        </w:behaviors>
        <w:guid w:val="{747BDD88-7AC3-4205-904F-6F45C4370CA0}"/>
      </w:docPartPr>
      <w:docPartBody>
        <w:p w:rsidR="00447807" w:rsidRDefault="00783ED0">
          <w:pPr>
            <w:pStyle w:val="73CE4F139D09419A9D834899638F11DB"/>
          </w:pPr>
          <w:r w:rsidRPr="000A39D1">
            <w:rPr>
              <w:b/>
              <w:bCs/>
              <w:iCs/>
              <w:color w:val="7F7F7F" w:themeColor="text1" w:themeTint="80"/>
              <w:szCs w:val="20"/>
              <w:shd w:val="clear" w:color="auto" w:fill="D9D9D9" w:themeFill="background1" w:themeFillShade="D9"/>
            </w:rPr>
            <w:t>Select</w:t>
          </w:r>
        </w:p>
      </w:docPartBody>
    </w:docPart>
    <w:docPart>
      <w:docPartPr>
        <w:name w:val="09F0F42C2B2147C9AE0DD5DC507DA40D"/>
        <w:category>
          <w:name w:val="General"/>
          <w:gallery w:val="placeholder"/>
        </w:category>
        <w:types>
          <w:type w:val="bbPlcHdr"/>
        </w:types>
        <w:behaviors>
          <w:behavior w:val="content"/>
        </w:behaviors>
        <w:guid w:val="{92611815-E1EB-4CED-8E2A-21CCAA0082AC}"/>
      </w:docPartPr>
      <w:docPartBody>
        <w:p w:rsidR="00447807" w:rsidRDefault="00783ED0">
          <w:pPr>
            <w:pStyle w:val="09F0F42C2B2147C9AE0DD5DC507DA40D"/>
          </w:pPr>
          <w:r w:rsidRPr="000A39D1">
            <w:rPr>
              <w:b/>
              <w:bCs/>
              <w:iCs/>
              <w:color w:val="7F7F7F" w:themeColor="text1" w:themeTint="80"/>
              <w:szCs w:val="20"/>
              <w:shd w:val="clear" w:color="auto" w:fill="D9D9D9" w:themeFill="background1" w:themeFillShade="D9"/>
            </w:rPr>
            <w:t>Select</w:t>
          </w:r>
        </w:p>
      </w:docPartBody>
    </w:docPart>
    <w:docPart>
      <w:docPartPr>
        <w:name w:val="A1E49570BFFD46EE9B325C2FF931864D"/>
        <w:category>
          <w:name w:val="General"/>
          <w:gallery w:val="placeholder"/>
        </w:category>
        <w:types>
          <w:type w:val="bbPlcHdr"/>
        </w:types>
        <w:behaviors>
          <w:behavior w:val="content"/>
        </w:behaviors>
        <w:guid w:val="{244ABF17-733A-4714-8C2F-CBE780DB9724}"/>
      </w:docPartPr>
      <w:docPartBody>
        <w:p w:rsidR="00447807" w:rsidRDefault="00783ED0">
          <w:pPr>
            <w:pStyle w:val="A1E49570BFFD46EE9B325C2FF931864D"/>
          </w:pPr>
          <w:r w:rsidRPr="000A39D1">
            <w:rPr>
              <w:b/>
              <w:bCs/>
              <w:iCs/>
              <w:color w:val="7F7F7F" w:themeColor="text1" w:themeTint="80"/>
              <w:szCs w:val="20"/>
              <w:shd w:val="clear" w:color="auto" w:fill="D9D9D9" w:themeFill="background1" w:themeFillShade="D9"/>
            </w:rPr>
            <w:t>Select</w:t>
          </w:r>
        </w:p>
      </w:docPartBody>
    </w:docPart>
    <w:docPart>
      <w:docPartPr>
        <w:name w:val="29F253E8B433466882534E0A22FD97FD"/>
        <w:category>
          <w:name w:val="General"/>
          <w:gallery w:val="placeholder"/>
        </w:category>
        <w:types>
          <w:type w:val="bbPlcHdr"/>
        </w:types>
        <w:behaviors>
          <w:behavior w:val="content"/>
        </w:behaviors>
        <w:guid w:val="{BD56741B-A9BF-4455-BAAB-2F66EAEA903C}"/>
      </w:docPartPr>
      <w:docPartBody>
        <w:p w:rsidR="00447807" w:rsidRDefault="00783ED0">
          <w:pPr>
            <w:pStyle w:val="29F253E8B433466882534E0A22FD97FD"/>
          </w:pPr>
          <w:r w:rsidRPr="00CB5353">
            <w:rPr>
              <w:iCs/>
              <w:color w:val="767171" w:themeColor="background2" w:themeShade="80"/>
              <w:szCs w:val="18"/>
              <w:shd w:val="clear" w:color="auto" w:fill="D9D9D9" w:themeFill="background1" w:themeFillShade="D9"/>
            </w:rPr>
            <w:t>Type here</w:t>
          </w:r>
        </w:p>
      </w:docPartBody>
    </w:docPart>
    <w:docPart>
      <w:docPartPr>
        <w:name w:val="B7FB08C0CFF4426595B076DB825CE723"/>
        <w:category>
          <w:name w:val="General"/>
          <w:gallery w:val="placeholder"/>
        </w:category>
        <w:types>
          <w:type w:val="bbPlcHdr"/>
        </w:types>
        <w:behaviors>
          <w:behavior w:val="content"/>
        </w:behaviors>
        <w:guid w:val="{E64483B5-E5A4-439B-8899-10D8A3BFBDFF}"/>
      </w:docPartPr>
      <w:docPartBody>
        <w:p w:rsidR="00447807" w:rsidRDefault="00783ED0">
          <w:pPr>
            <w:pStyle w:val="B7FB08C0CFF4426595B076DB825CE723"/>
          </w:pPr>
          <w:r w:rsidRPr="00CB5353">
            <w:rPr>
              <w:i/>
              <w:iCs/>
              <w:color w:val="767171" w:themeColor="background2" w:themeShade="80"/>
              <w:sz w:val="20"/>
              <w:szCs w:val="18"/>
              <w:shd w:val="clear" w:color="auto" w:fill="D9D9D9" w:themeFill="background1" w:themeFillShade="D9"/>
            </w:rPr>
            <w:t>Type here</w:t>
          </w:r>
        </w:p>
      </w:docPartBody>
    </w:docPart>
    <w:docPart>
      <w:docPartPr>
        <w:name w:val="4974C4AA24B24870B42FAFABDE50EE85"/>
        <w:category>
          <w:name w:val="General"/>
          <w:gallery w:val="placeholder"/>
        </w:category>
        <w:types>
          <w:type w:val="bbPlcHdr"/>
        </w:types>
        <w:behaviors>
          <w:behavior w:val="content"/>
        </w:behaviors>
        <w:guid w:val="{3150F6EA-98B9-4090-B59C-8CE6CB65FAF1}"/>
      </w:docPartPr>
      <w:docPartBody>
        <w:p w:rsidR="00447807" w:rsidRDefault="00783ED0">
          <w:pPr>
            <w:pStyle w:val="4974C4AA24B24870B42FAFABDE50EE85"/>
          </w:pPr>
          <w:r w:rsidRPr="00B361B2">
            <w:rPr>
              <w:rStyle w:val="PlaceholderText"/>
              <w:rFonts w:asciiTheme="majorHAnsi" w:hAnsiTheme="majorHAnsi" w:cstheme="majorHAnsi"/>
              <w:iCs/>
              <w:sz w:val="18"/>
              <w:szCs w:val="18"/>
            </w:rPr>
            <w:t>Type here</w:t>
          </w:r>
        </w:p>
      </w:docPartBody>
    </w:docPart>
    <w:docPart>
      <w:docPartPr>
        <w:name w:val="FC0ADE95558F48D98D5A7115CC2B3819"/>
        <w:category>
          <w:name w:val="General"/>
          <w:gallery w:val="placeholder"/>
        </w:category>
        <w:types>
          <w:type w:val="bbPlcHdr"/>
        </w:types>
        <w:behaviors>
          <w:behavior w:val="content"/>
        </w:behaviors>
        <w:guid w:val="{D54C2F26-1ED2-4468-9189-D6BE00EDB432}"/>
      </w:docPartPr>
      <w:docPartBody>
        <w:p w:rsidR="00447807" w:rsidRDefault="00783ED0">
          <w:pPr>
            <w:pStyle w:val="FC0ADE95558F48D98D5A7115CC2B3819"/>
          </w:pPr>
          <w:r w:rsidRPr="00B361B2">
            <w:rPr>
              <w:rStyle w:val="PlaceholderText"/>
              <w:iCs/>
              <w:sz w:val="18"/>
              <w:szCs w:val="18"/>
            </w:rPr>
            <w:t>Choose an item.</w:t>
          </w:r>
        </w:p>
      </w:docPartBody>
    </w:docPart>
    <w:docPart>
      <w:docPartPr>
        <w:name w:val="F81FC7B5E6444AE6973E264CD077CF8B"/>
        <w:category>
          <w:name w:val="General"/>
          <w:gallery w:val="placeholder"/>
        </w:category>
        <w:types>
          <w:type w:val="bbPlcHdr"/>
        </w:types>
        <w:behaviors>
          <w:behavior w:val="content"/>
        </w:behaviors>
        <w:guid w:val="{677DCD6E-149B-4461-A395-D9DD4955496F}"/>
      </w:docPartPr>
      <w:docPartBody>
        <w:p w:rsidR="00447807" w:rsidRDefault="00783ED0">
          <w:pPr>
            <w:pStyle w:val="F81FC7B5E6444AE6973E264CD077CF8B"/>
          </w:pPr>
          <w:r w:rsidRPr="00B361B2">
            <w:rPr>
              <w:rStyle w:val="PlaceholderText"/>
              <w:iCs/>
              <w:sz w:val="18"/>
              <w:szCs w:val="18"/>
            </w:rPr>
            <w:t>Choose an item.</w:t>
          </w:r>
        </w:p>
      </w:docPartBody>
    </w:docPart>
    <w:docPart>
      <w:docPartPr>
        <w:name w:val="94DE00F18805446292A2DD68C79FF939"/>
        <w:category>
          <w:name w:val="General"/>
          <w:gallery w:val="placeholder"/>
        </w:category>
        <w:types>
          <w:type w:val="bbPlcHdr"/>
        </w:types>
        <w:behaviors>
          <w:behavior w:val="content"/>
        </w:behaviors>
        <w:guid w:val="{2957E027-801F-4740-8A3F-FD487042843B}"/>
      </w:docPartPr>
      <w:docPartBody>
        <w:p w:rsidR="00447807" w:rsidRDefault="00783ED0">
          <w:pPr>
            <w:pStyle w:val="94DE00F18805446292A2DD68C79FF939"/>
          </w:pPr>
          <w:r w:rsidRPr="00B361B2">
            <w:rPr>
              <w:rStyle w:val="PlaceholderText"/>
              <w:iCs/>
              <w:sz w:val="18"/>
              <w:szCs w:val="18"/>
            </w:rPr>
            <w:t>Choose an item.</w:t>
          </w:r>
        </w:p>
      </w:docPartBody>
    </w:docPart>
    <w:docPart>
      <w:docPartPr>
        <w:name w:val="700608D296F2427B98BA962ED777E3F6"/>
        <w:category>
          <w:name w:val="General"/>
          <w:gallery w:val="placeholder"/>
        </w:category>
        <w:types>
          <w:type w:val="bbPlcHdr"/>
        </w:types>
        <w:behaviors>
          <w:behavior w:val="content"/>
        </w:behaviors>
        <w:guid w:val="{B27F760F-75B7-47B9-9E1C-C8271389729A}"/>
      </w:docPartPr>
      <w:docPartBody>
        <w:p w:rsidR="00447807" w:rsidRDefault="00783ED0">
          <w:pPr>
            <w:pStyle w:val="700608D296F2427B98BA962ED777E3F6"/>
          </w:pPr>
          <w:r w:rsidRPr="00B361B2">
            <w:rPr>
              <w:rStyle w:val="PlaceholderText"/>
              <w:rFonts w:asciiTheme="majorHAnsi" w:hAnsiTheme="majorHAnsi" w:cstheme="majorHAnsi"/>
              <w:iCs/>
              <w:sz w:val="18"/>
              <w:szCs w:val="18"/>
            </w:rPr>
            <w:t>Type here</w:t>
          </w:r>
        </w:p>
      </w:docPartBody>
    </w:docPart>
    <w:docPart>
      <w:docPartPr>
        <w:name w:val="74CE77DAA8D1418C933E258014CC49AC"/>
        <w:category>
          <w:name w:val="General"/>
          <w:gallery w:val="placeholder"/>
        </w:category>
        <w:types>
          <w:type w:val="bbPlcHdr"/>
        </w:types>
        <w:behaviors>
          <w:behavior w:val="content"/>
        </w:behaviors>
        <w:guid w:val="{6EBDAD82-E94A-47ED-A233-ED5B4FABCD9E}"/>
      </w:docPartPr>
      <w:docPartBody>
        <w:p w:rsidR="00447807" w:rsidRDefault="00783ED0">
          <w:pPr>
            <w:pStyle w:val="74CE77DAA8D1418C933E258014CC49AC"/>
          </w:pPr>
          <w:r w:rsidRPr="00B361B2">
            <w:rPr>
              <w:rStyle w:val="PlaceholderText"/>
              <w:iCs/>
              <w:sz w:val="18"/>
              <w:szCs w:val="18"/>
            </w:rPr>
            <w:t>Choose an item.</w:t>
          </w:r>
        </w:p>
      </w:docPartBody>
    </w:docPart>
    <w:docPart>
      <w:docPartPr>
        <w:name w:val="D9C366974DF243D6ACC68100CC6F979C"/>
        <w:category>
          <w:name w:val="General"/>
          <w:gallery w:val="placeholder"/>
        </w:category>
        <w:types>
          <w:type w:val="bbPlcHdr"/>
        </w:types>
        <w:behaviors>
          <w:behavior w:val="content"/>
        </w:behaviors>
        <w:guid w:val="{DA0D907A-E783-4638-9000-7A9C47FCBCC5}"/>
      </w:docPartPr>
      <w:docPartBody>
        <w:p w:rsidR="00447807" w:rsidRDefault="00783ED0">
          <w:pPr>
            <w:pStyle w:val="D9C366974DF243D6ACC68100CC6F979C"/>
          </w:pPr>
          <w:r w:rsidRPr="00B361B2">
            <w:rPr>
              <w:rStyle w:val="PlaceholderText"/>
              <w:iCs/>
              <w:sz w:val="18"/>
              <w:szCs w:val="18"/>
            </w:rPr>
            <w:t>Choose an item.</w:t>
          </w:r>
        </w:p>
      </w:docPartBody>
    </w:docPart>
    <w:docPart>
      <w:docPartPr>
        <w:name w:val="BA834901BE2046D19EE62AD4A2493687"/>
        <w:category>
          <w:name w:val="General"/>
          <w:gallery w:val="placeholder"/>
        </w:category>
        <w:types>
          <w:type w:val="bbPlcHdr"/>
        </w:types>
        <w:behaviors>
          <w:behavior w:val="content"/>
        </w:behaviors>
        <w:guid w:val="{F762F492-BDAD-4DE2-A679-3DF21FC63DD6}"/>
      </w:docPartPr>
      <w:docPartBody>
        <w:p w:rsidR="00447807" w:rsidRDefault="00783ED0">
          <w:pPr>
            <w:pStyle w:val="BA834901BE2046D19EE62AD4A2493687"/>
          </w:pPr>
          <w:r w:rsidRPr="00B361B2">
            <w:rPr>
              <w:rStyle w:val="PlaceholderText"/>
              <w:iCs/>
              <w:sz w:val="18"/>
              <w:szCs w:val="18"/>
            </w:rPr>
            <w:t>Choose an item.</w:t>
          </w:r>
        </w:p>
      </w:docPartBody>
    </w:docPart>
    <w:docPart>
      <w:docPartPr>
        <w:name w:val="5EAA2285E42A442C90C47A0D9A176233"/>
        <w:category>
          <w:name w:val="General"/>
          <w:gallery w:val="placeholder"/>
        </w:category>
        <w:types>
          <w:type w:val="bbPlcHdr"/>
        </w:types>
        <w:behaviors>
          <w:behavior w:val="content"/>
        </w:behaviors>
        <w:guid w:val="{760F03DD-D93E-43A6-B375-5417168B08C0}"/>
      </w:docPartPr>
      <w:docPartBody>
        <w:p w:rsidR="00447807" w:rsidRDefault="00783ED0">
          <w:pPr>
            <w:pStyle w:val="5EAA2285E42A442C90C47A0D9A176233"/>
          </w:pPr>
          <w:r w:rsidRPr="00B361B2">
            <w:rPr>
              <w:rStyle w:val="PlaceholderText"/>
              <w:rFonts w:asciiTheme="majorHAnsi" w:hAnsiTheme="majorHAnsi" w:cstheme="majorHAnsi"/>
              <w:iCs/>
              <w:sz w:val="18"/>
              <w:szCs w:val="18"/>
            </w:rPr>
            <w:t>Type here</w:t>
          </w:r>
        </w:p>
      </w:docPartBody>
    </w:docPart>
    <w:docPart>
      <w:docPartPr>
        <w:name w:val="2F628F8D9174465A9BF63DDE037B9452"/>
        <w:category>
          <w:name w:val="General"/>
          <w:gallery w:val="placeholder"/>
        </w:category>
        <w:types>
          <w:type w:val="bbPlcHdr"/>
        </w:types>
        <w:behaviors>
          <w:behavior w:val="content"/>
        </w:behaviors>
        <w:guid w:val="{A2107934-BEF0-4E75-808D-38786C7BA522}"/>
      </w:docPartPr>
      <w:docPartBody>
        <w:p w:rsidR="00447807" w:rsidRDefault="00783ED0">
          <w:pPr>
            <w:pStyle w:val="2F628F8D9174465A9BF63DDE037B9452"/>
          </w:pPr>
          <w:r w:rsidRPr="00B361B2">
            <w:rPr>
              <w:rStyle w:val="PlaceholderText"/>
              <w:iCs/>
              <w:sz w:val="18"/>
              <w:szCs w:val="18"/>
            </w:rPr>
            <w:t>Choose an item.</w:t>
          </w:r>
        </w:p>
      </w:docPartBody>
    </w:docPart>
    <w:docPart>
      <w:docPartPr>
        <w:name w:val="A4357B4283F3452C9FB0CA607F14A3E6"/>
        <w:category>
          <w:name w:val="General"/>
          <w:gallery w:val="placeholder"/>
        </w:category>
        <w:types>
          <w:type w:val="bbPlcHdr"/>
        </w:types>
        <w:behaviors>
          <w:behavior w:val="content"/>
        </w:behaviors>
        <w:guid w:val="{537FC8C9-8859-46AC-9E3D-328CB2E0E021}"/>
      </w:docPartPr>
      <w:docPartBody>
        <w:p w:rsidR="00447807" w:rsidRDefault="00783ED0">
          <w:pPr>
            <w:pStyle w:val="A4357B4283F3452C9FB0CA607F14A3E6"/>
          </w:pPr>
          <w:r w:rsidRPr="00B361B2">
            <w:rPr>
              <w:rStyle w:val="PlaceholderText"/>
              <w:iCs/>
              <w:sz w:val="18"/>
              <w:szCs w:val="18"/>
            </w:rPr>
            <w:t>Choose an item.</w:t>
          </w:r>
        </w:p>
      </w:docPartBody>
    </w:docPart>
    <w:docPart>
      <w:docPartPr>
        <w:name w:val="E4C5281302554E438820053DB218D3FA"/>
        <w:category>
          <w:name w:val="General"/>
          <w:gallery w:val="placeholder"/>
        </w:category>
        <w:types>
          <w:type w:val="bbPlcHdr"/>
        </w:types>
        <w:behaviors>
          <w:behavior w:val="content"/>
        </w:behaviors>
        <w:guid w:val="{C3E83FE8-D948-4AB2-A47A-22028A6F1FC9}"/>
      </w:docPartPr>
      <w:docPartBody>
        <w:p w:rsidR="00447807" w:rsidRDefault="00783ED0">
          <w:pPr>
            <w:pStyle w:val="E4C5281302554E438820053DB218D3FA"/>
          </w:pPr>
          <w:r w:rsidRPr="00B361B2">
            <w:rPr>
              <w:rStyle w:val="PlaceholderText"/>
              <w:iCs/>
              <w:sz w:val="18"/>
              <w:szCs w:val="18"/>
            </w:rPr>
            <w:t>Choose an item.</w:t>
          </w:r>
        </w:p>
      </w:docPartBody>
    </w:docPart>
    <w:docPart>
      <w:docPartPr>
        <w:name w:val="61AE9E342418407CA146BE241BADEDCB"/>
        <w:category>
          <w:name w:val="General"/>
          <w:gallery w:val="placeholder"/>
        </w:category>
        <w:types>
          <w:type w:val="bbPlcHdr"/>
        </w:types>
        <w:behaviors>
          <w:behavior w:val="content"/>
        </w:behaviors>
        <w:guid w:val="{532B5501-BB69-4114-B311-7FB805F6E0F1}"/>
      </w:docPartPr>
      <w:docPartBody>
        <w:p w:rsidR="00447807" w:rsidRDefault="00783ED0">
          <w:pPr>
            <w:pStyle w:val="61AE9E342418407CA146BE241BADEDCB"/>
          </w:pPr>
          <w:r w:rsidRPr="00B361B2">
            <w:rPr>
              <w:rStyle w:val="PlaceholderText"/>
              <w:rFonts w:asciiTheme="majorHAnsi" w:hAnsiTheme="majorHAnsi" w:cstheme="majorHAnsi"/>
              <w:iCs/>
              <w:sz w:val="18"/>
              <w:szCs w:val="18"/>
            </w:rPr>
            <w:t>Type here</w:t>
          </w:r>
        </w:p>
      </w:docPartBody>
    </w:docPart>
    <w:docPart>
      <w:docPartPr>
        <w:name w:val="AD6457E824234721889657C366526B67"/>
        <w:category>
          <w:name w:val="General"/>
          <w:gallery w:val="placeholder"/>
        </w:category>
        <w:types>
          <w:type w:val="bbPlcHdr"/>
        </w:types>
        <w:behaviors>
          <w:behavior w:val="content"/>
        </w:behaviors>
        <w:guid w:val="{702BB3B7-620C-46D3-9E9B-E4630EF79869}"/>
      </w:docPartPr>
      <w:docPartBody>
        <w:p w:rsidR="00447807" w:rsidRDefault="00783ED0">
          <w:pPr>
            <w:pStyle w:val="AD6457E824234721889657C366526B67"/>
          </w:pPr>
          <w:r w:rsidRPr="00B361B2">
            <w:rPr>
              <w:rStyle w:val="PlaceholderText"/>
              <w:iCs/>
              <w:sz w:val="18"/>
              <w:szCs w:val="18"/>
            </w:rPr>
            <w:t>Choose an item.</w:t>
          </w:r>
        </w:p>
      </w:docPartBody>
    </w:docPart>
    <w:docPart>
      <w:docPartPr>
        <w:name w:val="BCEED784CCBA41AA8BDFABC322EFE161"/>
        <w:category>
          <w:name w:val="General"/>
          <w:gallery w:val="placeholder"/>
        </w:category>
        <w:types>
          <w:type w:val="bbPlcHdr"/>
        </w:types>
        <w:behaviors>
          <w:behavior w:val="content"/>
        </w:behaviors>
        <w:guid w:val="{DBB76917-1C1B-4BAE-ADD2-1B89F69A1CE6}"/>
      </w:docPartPr>
      <w:docPartBody>
        <w:p w:rsidR="00447807" w:rsidRDefault="00783ED0">
          <w:pPr>
            <w:pStyle w:val="BCEED784CCBA41AA8BDFABC322EFE161"/>
          </w:pPr>
          <w:r w:rsidRPr="00B361B2">
            <w:rPr>
              <w:rStyle w:val="PlaceholderText"/>
              <w:iCs/>
              <w:sz w:val="18"/>
              <w:szCs w:val="18"/>
            </w:rPr>
            <w:t>Choose an item.</w:t>
          </w:r>
        </w:p>
      </w:docPartBody>
    </w:docPart>
    <w:docPart>
      <w:docPartPr>
        <w:name w:val="79C0C131D4F3480CAE298026963C9C2F"/>
        <w:category>
          <w:name w:val="General"/>
          <w:gallery w:val="placeholder"/>
        </w:category>
        <w:types>
          <w:type w:val="bbPlcHdr"/>
        </w:types>
        <w:behaviors>
          <w:behavior w:val="content"/>
        </w:behaviors>
        <w:guid w:val="{A2689DAF-E602-489B-B000-F6B2F35774AF}"/>
      </w:docPartPr>
      <w:docPartBody>
        <w:p w:rsidR="00447807" w:rsidRDefault="00783ED0">
          <w:pPr>
            <w:pStyle w:val="79C0C131D4F3480CAE298026963C9C2F"/>
          </w:pPr>
          <w:r w:rsidRPr="00B361B2">
            <w:rPr>
              <w:rStyle w:val="PlaceholderText"/>
              <w:iCs/>
              <w:sz w:val="18"/>
              <w:szCs w:val="18"/>
            </w:rPr>
            <w:t>Choose an item.</w:t>
          </w:r>
        </w:p>
      </w:docPartBody>
    </w:docPart>
    <w:docPart>
      <w:docPartPr>
        <w:name w:val="D355C71CE7884AE88727E03F956CC054"/>
        <w:category>
          <w:name w:val="General"/>
          <w:gallery w:val="placeholder"/>
        </w:category>
        <w:types>
          <w:type w:val="bbPlcHdr"/>
        </w:types>
        <w:behaviors>
          <w:behavior w:val="content"/>
        </w:behaviors>
        <w:guid w:val="{E1A2D8A4-3E11-47DB-9FD1-9576E194DED7}"/>
      </w:docPartPr>
      <w:docPartBody>
        <w:p w:rsidR="00447807" w:rsidRDefault="00783ED0">
          <w:pPr>
            <w:pStyle w:val="D355C71CE7884AE88727E03F956CC054"/>
          </w:pPr>
          <w:r w:rsidRPr="00B361B2">
            <w:rPr>
              <w:rStyle w:val="PlaceholderText"/>
              <w:rFonts w:asciiTheme="majorHAnsi" w:hAnsiTheme="majorHAnsi" w:cstheme="majorHAnsi"/>
              <w:iCs/>
              <w:sz w:val="18"/>
              <w:szCs w:val="18"/>
            </w:rPr>
            <w:t>Type here</w:t>
          </w:r>
        </w:p>
      </w:docPartBody>
    </w:docPart>
    <w:docPart>
      <w:docPartPr>
        <w:name w:val="CF26615F8D1941BD8BAFAC3DAC94C311"/>
        <w:category>
          <w:name w:val="General"/>
          <w:gallery w:val="placeholder"/>
        </w:category>
        <w:types>
          <w:type w:val="bbPlcHdr"/>
        </w:types>
        <w:behaviors>
          <w:behavior w:val="content"/>
        </w:behaviors>
        <w:guid w:val="{8B1B3651-1BCD-4413-B5E5-9050924C6B23}"/>
      </w:docPartPr>
      <w:docPartBody>
        <w:p w:rsidR="00447807" w:rsidRDefault="00783ED0">
          <w:pPr>
            <w:pStyle w:val="CF26615F8D1941BD8BAFAC3DAC94C311"/>
          </w:pPr>
          <w:r w:rsidRPr="00B361B2">
            <w:rPr>
              <w:rStyle w:val="PlaceholderText"/>
              <w:iCs/>
              <w:sz w:val="18"/>
              <w:szCs w:val="18"/>
            </w:rPr>
            <w:t>Choose an item.</w:t>
          </w:r>
        </w:p>
      </w:docPartBody>
    </w:docPart>
    <w:docPart>
      <w:docPartPr>
        <w:name w:val="8C713F236BFE4E6AA5B1BD552CEFFDAF"/>
        <w:category>
          <w:name w:val="General"/>
          <w:gallery w:val="placeholder"/>
        </w:category>
        <w:types>
          <w:type w:val="bbPlcHdr"/>
        </w:types>
        <w:behaviors>
          <w:behavior w:val="content"/>
        </w:behaviors>
        <w:guid w:val="{5F8C1DB0-0F17-43E0-87B7-130A6A50FEB2}"/>
      </w:docPartPr>
      <w:docPartBody>
        <w:p w:rsidR="00447807" w:rsidRDefault="00783ED0">
          <w:pPr>
            <w:pStyle w:val="8C713F236BFE4E6AA5B1BD552CEFFDAF"/>
          </w:pPr>
          <w:r w:rsidRPr="00B361B2">
            <w:rPr>
              <w:rStyle w:val="PlaceholderText"/>
              <w:iCs/>
              <w:sz w:val="18"/>
              <w:szCs w:val="18"/>
            </w:rPr>
            <w:t>Choose an item.</w:t>
          </w:r>
        </w:p>
      </w:docPartBody>
    </w:docPart>
    <w:docPart>
      <w:docPartPr>
        <w:name w:val="34144747AF88446D8467C4C06413E45F"/>
        <w:category>
          <w:name w:val="General"/>
          <w:gallery w:val="placeholder"/>
        </w:category>
        <w:types>
          <w:type w:val="bbPlcHdr"/>
        </w:types>
        <w:behaviors>
          <w:behavior w:val="content"/>
        </w:behaviors>
        <w:guid w:val="{EF15AC04-1811-4813-AFEC-47280F158E9E}"/>
      </w:docPartPr>
      <w:docPartBody>
        <w:p w:rsidR="00447807" w:rsidRDefault="00783ED0">
          <w:pPr>
            <w:pStyle w:val="34144747AF88446D8467C4C06413E45F"/>
          </w:pPr>
          <w:r w:rsidRPr="00B361B2">
            <w:rPr>
              <w:rStyle w:val="PlaceholderText"/>
              <w:iCs/>
              <w:sz w:val="18"/>
              <w:szCs w:val="18"/>
            </w:rPr>
            <w:t>Choose an item.</w:t>
          </w:r>
        </w:p>
      </w:docPartBody>
    </w:docPart>
    <w:docPart>
      <w:docPartPr>
        <w:name w:val="603C27709A36435A84AF4925250C1686"/>
        <w:category>
          <w:name w:val="General"/>
          <w:gallery w:val="placeholder"/>
        </w:category>
        <w:types>
          <w:type w:val="bbPlcHdr"/>
        </w:types>
        <w:behaviors>
          <w:behavior w:val="content"/>
        </w:behaviors>
        <w:guid w:val="{5C53C389-E479-4BC2-B2BC-67B9CCF603BA}"/>
      </w:docPartPr>
      <w:docPartBody>
        <w:p w:rsidR="00447807" w:rsidRDefault="00783ED0">
          <w:pPr>
            <w:pStyle w:val="603C27709A36435A84AF4925250C1686"/>
          </w:pPr>
          <w:r w:rsidRPr="00B361B2">
            <w:rPr>
              <w:rStyle w:val="PlaceholderText"/>
              <w:rFonts w:asciiTheme="majorHAnsi" w:hAnsiTheme="majorHAnsi" w:cstheme="majorHAnsi"/>
              <w:iCs/>
              <w:sz w:val="18"/>
              <w:szCs w:val="18"/>
            </w:rPr>
            <w:t>Type here</w:t>
          </w:r>
        </w:p>
      </w:docPartBody>
    </w:docPart>
    <w:docPart>
      <w:docPartPr>
        <w:name w:val="24E34CFD9BA44A49AB4735BC7CF0CD3F"/>
        <w:category>
          <w:name w:val="General"/>
          <w:gallery w:val="placeholder"/>
        </w:category>
        <w:types>
          <w:type w:val="bbPlcHdr"/>
        </w:types>
        <w:behaviors>
          <w:behavior w:val="content"/>
        </w:behaviors>
        <w:guid w:val="{3020AAD2-273E-49D2-86FC-DC9767C7E6F2}"/>
      </w:docPartPr>
      <w:docPartBody>
        <w:p w:rsidR="00447807" w:rsidRDefault="00783ED0">
          <w:pPr>
            <w:pStyle w:val="24E34CFD9BA44A49AB4735BC7CF0CD3F"/>
          </w:pPr>
          <w:r w:rsidRPr="00B361B2">
            <w:rPr>
              <w:rStyle w:val="PlaceholderText"/>
              <w:iCs/>
              <w:sz w:val="18"/>
              <w:szCs w:val="18"/>
            </w:rPr>
            <w:t>Choose an item.</w:t>
          </w:r>
        </w:p>
      </w:docPartBody>
    </w:docPart>
    <w:docPart>
      <w:docPartPr>
        <w:name w:val="1A22F0FE030642E18132BB6F5DE88D65"/>
        <w:category>
          <w:name w:val="General"/>
          <w:gallery w:val="placeholder"/>
        </w:category>
        <w:types>
          <w:type w:val="bbPlcHdr"/>
        </w:types>
        <w:behaviors>
          <w:behavior w:val="content"/>
        </w:behaviors>
        <w:guid w:val="{40D4A775-8CAE-4997-B258-86339BC49F0F}"/>
      </w:docPartPr>
      <w:docPartBody>
        <w:p w:rsidR="00447807" w:rsidRDefault="00783ED0">
          <w:pPr>
            <w:pStyle w:val="1A22F0FE030642E18132BB6F5DE88D65"/>
          </w:pPr>
          <w:r w:rsidRPr="00B361B2">
            <w:rPr>
              <w:rStyle w:val="PlaceholderText"/>
              <w:iCs/>
              <w:sz w:val="18"/>
              <w:szCs w:val="18"/>
            </w:rPr>
            <w:t>Choose an item.</w:t>
          </w:r>
        </w:p>
      </w:docPartBody>
    </w:docPart>
    <w:docPart>
      <w:docPartPr>
        <w:name w:val="9B7DAC1C46844C6D99BAE8D568BD4FA3"/>
        <w:category>
          <w:name w:val="General"/>
          <w:gallery w:val="placeholder"/>
        </w:category>
        <w:types>
          <w:type w:val="bbPlcHdr"/>
        </w:types>
        <w:behaviors>
          <w:behavior w:val="content"/>
        </w:behaviors>
        <w:guid w:val="{E33381E3-D241-463B-A372-0E3BF534774C}"/>
      </w:docPartPr>
      <w:docPartBody>
        <w:p w:rsidR="00447807" w:rsidRDefault="00783ED0">
          <w:pPr>
            <w:pStyle w:val="9B7DAC1C46844C6D99BAE8D568BD4FA3"/>
          </w:pPr>
          <w:r w:rsidRPr="00B361B2">
            <w:rPr>
              <w:rStyle w:val="PlaceholderText"/>
              <w:iCs/>
              <w:sz w:val="18"/>
              <w:szCs w:val="18"/>
            </w:rPr>
            <w:t>Choose an item.</w:t>
          </w:r>
        </w:p>
      </w:docPartBody>
    </w:docPart>
    <w:docPart>
      <w:docPartPr>
        <w:name w:val="93C77716D3DE4441A5CF2080FF11FD1D"/>
        <w:category>
          <w:name w:val="General"/>
          <w:gallery w:val="placeholder"/>
        </w:category>
        <w:types>
          <w:type w:val="bbPlcHdr"/>
        </w:types>
        <w:behaviors>
          <w:behavior w:val="content"/>
        </w:behaviors>
        <w:guid w:val="{A35F4E8F-5AF8-4559-AF71-5BBBC784C281}"/>
      </w:docPartPr>
      <w:docPartBody>
        <w:p w:rsidR="00447807" w:rsidRDefault="00783ED0">
          <w:pPr>
            <w:pStyle w:val="93C77716D3DE4441A5CF2080FF11FD1D"/>
          </w:pPr>
          <w:r w:rsidRPr="00B361B2">
            <w:rPr>
              <w:rStyle w:val="PlaceholderText"/>
              <w:rFonts w:asciiTheme="majorHAnsi" w:hAnsiTheme="majorHAnsi" w:cstheme="majorHAnsi"/>
              <w:iCs/>
              <w:sz w:val="18"/>
              <w:szCs w:val="18"/>
            </w:rPr>
            <w:t>Type here</w:t>
          </w:r>
        </w:p>
      </w:docPartBody>
    </w:docPart>
    <w:docPart>
      <w:docPartPr>
        <w:name w:val="C4A23CB726F24617841E13DCF83FE8ED"/>
        <w:category>
          <w:name w:val="General"/>
          <w:gallery w:val="placeholder"/>
        </w:category>
        <w:types>
          <w:type w:val="bbPlcHdr"/>
        </w:types>
        <w:behaviors>
          <w:behavior w:val="content"/>
        </w:behaviors>
        <w:guid w:val="{81E6BC84-0B10-428F-8B4D-9E3C98BDAC8D}"/>
      </w:docPartPr>
      <w:docPartBody>
        <w:p w:rsidR="00447807" w:rsidRDefault="00783ED0">
          <w:pPr>
            <w:pStyle w:val="C4A23CB726F24617841E13DCF83FE8ED"/>
          </w:pPr>
          <w:r w:rsidRPr="00B361B2">
            <w:rPr>
              <w:rStyle w:val="PlaceholderText"/>
              <w:iCs/>
              <w:sz w:val="18"/>
              <w:szCs w:val="18"/>
            </w:rPr>
            <w:t>Choose an item.</w:t>
          </w:r>
        </w:p>
      </w:docPartBody>
    </w:docPart>
    <w:docPart>
      <w:docPartPr>
        <w:name w:val="D10BD020F44944CAAE4AFCEE1574002B"/>
        <w:category>
          <w:name w:val="General"/>
          <w:gallery w:val="placeholder"/>
        </w:category>
        <w:types>
          <w:type w:val="bbPlcHdr"/>
        </w:types>
        <w:behaviors>
          <w:behavior w:val="content"/>
        </w:behaviors>
        <w:guid w:val="{42AF8AF7-3CC1-4FC9-A1A5-0269C483A4CF}"/>
      </w:docPartPr>
      <w:docPartBody>
        <w:p w:rsidR="00447807" w:rsidRDefault="00783ED0">
          <w:pPr>
            <w:pStyle w:val="D10BD020F44944CAAE4AFCEE1574002B"/>
          </w:pPr>
          <w:r w:rsidRPr="00B361B2">
            <w:rPr>
              <w:rStyle w:val="PlaceholderText"/>
              <w:iCs/>
              <w:sz w:val="18"/>
              <w:szCs w:val="18"/>
            </w:rPr>
            <w:t>Choose an item.</w:t>
          </w:r>
        </w:p>
      </w:docPartBody>
    </w:docPart>
    <w:docPart>
      <w:docPartPr>
        <w:name w:val="3EADC77E79FA448BA02FC70115FBE4C8"/>
        <w:category>
          <w:name w:val="General"/>
          <w:gallery w:val="placeholder"/>
        </w:category>
        <w:types>
          <w:type w:val="bbPlcHdr"/>
        </w:types>
        <w:behaviors>
          <w:behavior w:val="content"/>
        </w:behaviors>
        <w:guid w:val="{21CB3E37-1E63-4DBF-BE72-96FAE9A34904}"/>
      </w:docPartPr>
      <w:docPartBody>
        <w:p w:rsidR="00447807" w:rsidRDefault="00783ED0">
          <w:pPr>
            <w:pStyle w:val="3EADC77E79FA448BA02FC70115FBE4C8"/>
          </w:pPr>
          <w:r w:rsidRPr="00B361B2">
            <w:rPr>
              <w:rStyle w:val="PlaceholderText"/>
              <w:iCs/>
              <w:sz w:val="18"/>
              <w:szCs w:val="18"/>
            </w:rPr>
            <w:t>Choose an item.</w:t>
          </w:r>
        </w:p>
      </w:docPartBody>
    </w:docPart>
    <w:docPart>
      <w:docPartPr>
        <w:name w:val="A22F0C10608F4EC3AA699F9599DE3BD7"/>
        <w:category>
          <w:name w:val="General"/>
          <w:gallery w:val="placeholder"/>
        </w:category>
        <w:types>
          <w:type w:val="bbPlcHdr"/>
        </w:types>
        <w:behaviors>
          <w:behavior w:val="content"/>
        </w:behaviors>
        <w:guid w:val="{F157A3C5-12A9-431C-82A0-C17C41DBE466}"/>
      </w:docPartPr>
      <w:docPartBody>
        <w:p w:rsidR="00447807" w:rsidRDefault="00783ED0">
          <w:pPr>
            <w:pStyle w:val="A22F0C10608F4EC3AA699F9599DE3BD7"/>
          </w:pPr>
          <w:r w:rsidRPr="00B361B2">
            <w:rPr>
              <w:rStyle w:val="PlaceholderText"/>
              <w:rFonts w:asciiTheme="majorHAnsi" w:hAnsiTheme="majorHAnsi" w:cstheme="majorHAnsi"/>
              <w:iCs/>
              <w:sz w:val="18"/>
              <w:szCs w:val="18"/>
            </w:rPr>
            <w:t>Type here</w:t>
          </w:r>
        </w:p>
      </w:docPartBody>
    </w:docPart>
    <w:docPart>
      <w:docPartPr>
        <w:name w:val="D0BF7DE2FBDC421D882C5F1924C54468"/>
        <w:category>
          <w:name w:val="General"/>
          <w:gallery w:val="placeholder"/>
        </w:category>
        <w:types>
          <w:type w:val="bbPlcHdr"/>
        </w:types>
        <w:behaviors>
          <w:behavior w:val="content"/>
        </w:behaviors>
        <w:guid w:val="{F3E680B7-77B4-49AE-95BB-CD8F295C6EEA}"/>
      </w:docPartPr>
      <w:docPartBody>
        <w:p w:rsidR="00447807" w:rsidRDefault="00783ED0">
          <w:pPr>
            <w:pStyle w:val="D0BF7DE2FBDC421D882C5F1924C54468"/>
          </w:pPr>
          <w:r w:rsidRPr="00B361B2">
            <w:rPr>
              <w:rStyle w:val="PlaceholderText"/>
              <w:iCs/>
              <w:sz w:val="18"/>
              <w:szCs w:val="18"/>
            </w:rPr>
            <w:t>Choose an item.</w:t>
          </w:r>
        </w:p>
      </w:docPartBody>
    </w:docPart>
    <w:docPart>
      <w:docPartPr>
        <w:name w:val="FA77DAB4FFFA47BCA2138A79947111F0"/>
        <w:category>
          <w:name w:val="General"/>
          <w:gallery w:val="placeholder"/>
        </w:category>
        <w:types>
          <w:type w:val="bbPlcHdr"/>
        </w:types>
        <w:behaviors>
          <w:behavior w:val="content"/>
        </w:behaviors>
        <w:guid w:val="{E5EC6B60-D5A3-4F9D-B333-94AB686997BB}"/>
      </w:docPartPr>
      <w:docPartBody>
        <w:p w:rsidR="00447807" w:rsidRDefault="00783ED0">
          <w:pPr>
            <w:pStyle w:val="FA77DAB4FFFA47BCA2138A79947111F0"/>
          </w:pPr>
          <w:r w:rsidRPr="00B361B2">
            <w:rPr>
              <w:rStyle w:val="PlaceholderText"/>
              <w:iCs/>
              <w:sz w:val="18"/>
              <w:szCs w:val="18"/>
            </w:rPr>
            <w:t>Choose an item.</w:t>
          </w:r>
        </w:p>
      </w:docPartBody>
    </w:docPart>
    <w:docPart>
      <w:docPartPr>
        <w:name w:val="25769EA401BA40D88820CCD947ECA47F"/>
        <w:category>
          <w:name w:val="General"/>
          <w:gallery w:val="placeholder"/>
        </w:category>
        <w:types>
          <w:type w:val="bbPlcHdr"/>
        </w:types>
        <w:behaviors>
          <w:behavior w:val="content"/>
        </w:behaviors>
        <w:guid w:val="{DAC362FB-974F-4ECF-9381-4231125EDEC6}"/>
      </w:docPartPr>
      <w:docPartBody>
        <w:p w:rsidR="00447807" w:rsidRDefault="00783ED0">
          <w:pPr>
            <w:pStyle w:val="25769EA401BA40D88820CCD947ECA47F"/>
          </w:pPr>
          <w:r w:rsidRPr="00B361B2">
            <w:rPr>
              <w:rStyle w:val="PlaceholderText"/>
              <w:iCs/>
              <w:sz w:val="18"/>
              <w:szCs w:val="18"/>
            </w:rPr>
            <w:t>Choose an item.</w:t>
          </w:r>
        </w:p>
      </w:docPartBody>
    </w:docPart>
    <w:docPart>
      <w:docPartPr>
        <w:name w:val="ED3AA2C163804DCEAF1D8E14AA4CB535"/>
        <w:category>
          <w:name w:val="General"/>
          <w:gallery w:val="placeholder"/>
        </w:category>
        <w:types>
          <w:type w:val="bbPlcHdr"/>
        </w:types>
        <w:behaviors>
          <w:behavior w:val="content"/>
        </w:behaviors>
        <w:guid w:val="{27731581-7633-4463-9C94-B32A3380AF7E}"/>
      </w:docPartPr>
      <w:docPartBody>
        <w:p w:rsidR="00447807" w:rsidRDefault="00783ED0">
          <w:pPr>
            <w:pStyle w:val="ED3AA2C163804DCEAF1D8E14AA4CB535"/>
          </w:pPr>
          <w:r w:rsidRPr="00B361B2">
            <w:rPr>
              <w:rStyle w:val="PlaceholderText"/>
              <w:rFonts w:asciiTheme="majorHAnsi" w:hAnsiTheme="majorHAnsi" w:cstheme="majorHAnsi"/>
              <w:iCs/>
              <w:sz w:val="18"/>
              <w:szCs w:val="18"/>
            </w:rPr>
            <w:t>Type here</w:t>
          </w:r>
        </w:p>
      </w:docPartBody>
    </w:docPart>
    <w:docPart>
      <w:docPartPr>
        <w:name w:val="994A9C8C0A47416E89AE5BE6316A66D0"/>
        <w:category>
          <w:name w:val="General"/>
          <w:gallery w:val="placeholder"/>
        </w:category>
        <w:types>
          <w:type w:val="bbPlcHdr"/>
        </w:types>
        <w:behaviors>
          <w:behavior w:val="content"/>
        </w:behaviors>
        <w:guid w:val="{968A6B52-17F5-4333-B6A7-F1ED82FF61DC}"/>
      </w:docPartPr>
      <w:docPartBody>
        <w:p w:rsidR="00447807" w:rsidRDefault="00783ED0">
          <w:pPr>
            <w:pStyle w:val="994A9C8C0A47416E89AE5BE6316A66D0"/>
          </w:pPr>
          <w:r w:rsidRPr="00B361B2">
            <w:rPr>
              <w:rStyle w:val="PlaceholderText"/>
              <w:iCs/>
              <w:sz w:val="18"/>
              <w:szCs w:val="18"/>
            </w:rPr>
            <w:t>Choose an item.</w:t>
          </w:r>
        </w:p>
      </w:docPartBody>
    </w:docPart>
    <w:docPart>
      <w:docPartPr>
        <w:name w:val="7929E0FE38774BB89FA69AFAA2C1010F"/>
        <w:category>
          <w:name w:val="General"/>
          <w:gallery w:val="placeholder"/>
        </w:category>
        <w:types>
          <w:type w:val="bbPlcHdr"/>
        </w:types>
        <w:behaviors>
          <w:behavior w:val="content"/>
        </w:behaviors>
        <w:guid w:val="{8BE6D5CD-C320-48DC-A112-851943275BDB}"/>
      </w:docPartPr>
      <w:docPartBody>
        <w:p w:rsidR="00447807" w:rsidRDefault="00783ED0">
          <w:pPr>
            <w:pStyle w:val="7929E0FE38774BB89FA69AFAA2C1010F"/>
          </w:pPr>
          <w:r w:rsidRPr="00B361B2">
            <w:rPr>
              <w:rStyle w:val="PlaceholderText"/>
              <w:iCs/>
              <w:sz w:val="18"/>
              <w:szCs w:val="18"/>
            </w:rPr>
            <w:t>Choose an item.</w:t>
          </w:r>
        </w:p>
      </w:docPartBody>
    </w:docPart>
    <w:docPart>
      <w:docPartPr>
        <w:name w:val="079FD8DE2722458B99164FE113221C32"/>
        <w:category>
          <w:name w:val="General"/>
          <w:gallery w:val="placeholder"/>
        </w:category>
        <w:types>
          <w:type w:val="bbPlcHdr"/>
        </w:types>
        <w:behaviors>
          <w:behavior w:val="content"/>
        </w:behaviors>
        <w:guid w:val="{29E02AB3-091C-4A37-AE81-01C849E07B7A}"/>
      </w:docPartPr>
      <w:docPartBody>
        <w:p w:rsidR="00447807" w:rsidRDefault="00783ED0">
          <w:pPr>
            <w:pStyle w:val="079FD8DE2722458B99164FE113221C32"/>
          </w:pPr>
          <w:r w:rsidRPr="00B361B2">
            <w:rPr>
              <w:rStyle w:val="PlaceholderText"/>
              <w:iCs/>
              <w:sz w:val="18"/>
              <w:szCs w:val="18"/>
            </w:rPr>
            <w:t>Choose an item.</w:t>
          </w:r>
        </w:p>
      </w:docPartBody>
    </w:docPart>
    <w:docPart>
      <w:docPartPr>
        <w:name w:val="DF5397CBAA6C4155B66863197E6D391B"/>
        <w:category>
          <w:name w:val="General"/>
          <w:gallery w:val="placeholder"/>
        </w:category>
        <w:types>
          <w:type w:val="bbPlcHdr"/>
        </w:types>
        <w:behaviors>
          <w:behavior w:val="content"/>
        </w:behaviors>
        <w:guid w:val="{D20BCC78-0B87-4479-ADD6-779771A22DA1}"/>
      </w:docPartPr>
      <w:docPartBody>
        <w:p w:rsidR="00447807" w:rsidRDefault="00783ED0">
          <w:pPr>
            <w:pStyle w:val="DF5397CBAA6C4155B66863197E6D391B"/>
          </w:pPr>
          <w:r w:rsidRPr="00B361B2">
            <w:rPr>
              <w:rStyle w:val="PlaceholderText"/>
              <w:rFonts w:asciiTheme="majorHAnsi" w:hAnsiTheme="majorHAnsi" w:cstheme="majorHAnsi"/>
              <w:iCs/>
              <w:sz w:val="18"/>
              <w:szCs w:val="18"/>
            </w:rPr>
            <w:t>Type here</w:t>
          </w:r>
        </w:p>
      </w:docPartBody>
    </w:docPart>
    <w:docPart>
      <w:docPartPr>
        <w:name w:val="8C589598BDCE4EE1BD31B426E461696B"/>
        <w:category>
          <w:name w:val="General"/>
          <w:gallery w:val="placeholder"/>
        </w:category>
        <w:types>
          <w:type w:val="bbPlcHdr"/>
        </w:types>
        <w:behaviors>
          <w:behavior w:val="content"/>
        </w:behaviors>
        <w:guid w:val="{3343104D-8675-42AC-BEC9-15EA2AC9C8E6}"/>
      </w:docPartPr>
      <w:docPartBody>
        <w:p w:rsidR="00447807" w:rsidRDefault="00783ED0">
          <w:pPr>
            <w:pStyle w:val="8C589598BDCE4EE1BD31B426E461696B"/>
          </w:pPr>
          <w:r w:rsidRPr="00B361B2">
            <w:rPr>
              <w:rStyle w:val="PlaceholderText"/>
              <w:iCs/>
              <w:sz w:val="18"/>
              <w:szCs w:val="18"/>
            </w:rPr>
            <w:t>Choose an item.</w:t>
          </w:r>
        </w:p>
      </w:docPartBody>
    </w:docPart>
    <w:docPart>
      <w:docPartPr>
        <w:name w:val="568DA5B0E6524754B9EC6921AFA67E2C"/>
        <w:category>
          <w:name w:val="General"/>
          <w:gallery w:val="placeholder"/>
        </w:category>
        <w:types>
          <w:type w:val="bbPlcHdr"/>
        </w:types>
        <w:behaviors>
          <w:behavior w:val="content"/>
        </w:behaviors>
        <w:guid w:val="{223E839F-3CA9-45E8-A3F4-82FADB681C4F}"/>
      </w:docPartPr>
      <w:docPartBody>
        <w:p w:rsidR="00447807" w:rsidRDefault="00783ED0">
          <w:pPr>
            <w:pStyle w:val="568DA5B0E6524754B9EC6921AFA67E2C"/>
          </w:pPr>
          <w:r w:rsidRPr="00B361B2">
            <w:rPr>
              <w:rStyle w:val="PlaceholderText"/>
              <w:iCs/>
              <w:sz w:val="18"/>
              <w:szCs w:val="18"/>
            </w:rPr>
            <w:t>Choose an item.</w:t>
          </w:r>
        </w:p>
      </w:docPartBody>
    </w:docPart>
    <w:docPart>
      <w:docPartPr>
        <w:name w:val="CEF7D7649C314CB9B8A31290EC830715"/>
        <w:category>
          <w:name w:val="General"/>
          <w:gallery w:val="placeholder"/>
        </w:category>
        <w:types>
          <w:type w:val="bbPlcHdr"/>
        </w:types>
        <w:behaviors>
          <w:behavior w:val="content"/>
        </w:behaviors>
        <w:guid w:val="{EBBEDD57-4C7C-4EDB-ACA9-29DD1F209E5B}"/>
      </w:docPartPr>
      <w:docPartBody>
        <w:p w:rsidR="00447807" w:rsidRDefault="00783ED0">
          <w:pPr>
            <w:pStyle w:val="CEF7D7649C314CB9B8A31290EC830715"/>
          </w:pPr>
          <w:r w:rsidRPr="00B361B2">
            <w:rPr>
              <w:rStyle w:val="PlaceholderText"/>
              <w:iCs/>
              <w:sz w:val="18"/>
              <w:szCs w:val="18"/>
            </w:rPr>
            <w:t>Choose an item.</w:t>
          </w:r>
        </w:p>
      </w:docPartBody>
    </w:docPart>
    <w:docPart>
      <w:docPartPr>
        <w:name w:val="FAD9FB51461A47DD8757F53AAD0299D0"/>
        <w:category>
          <w:name w:val="General"/>
          <w:gallery w:val="placeholder"/>
        </w:category>
        <w:types>
          <w:type w:val="bbPlcHdr"/>
        </w:types>
        <w:behaviors>
          <w:behavior w:val="content"/>
        </w:behaviors>
        <w:guid w:val="{3680A633-16AD-4BCD-8483-A205A9ADF280}"/>
      </w:docPartPr>
      <w:docPartBody>
        <w:p w:rsidR="00447807" w:rsidRDefault="00783ED0">
          <w:pPr>
            <w:pStyle w:val="FAD9FB51461A47DD8757F53AAD0299D0"/>
          </w:pPr>
          <w:r w:rsidRPr="00B361B2">
            <w:rPr>
              <w:rStyle w:val="PlaceholderText"/>
              <w:rFonts w:asciiTheme="majorHAnsi" w:hAnsiTheme="majorHAnsi" w:cstheme="majorHAnsi"/>
              <w:iCs/>
              <w:sz w:val="18"/>
              <w:szCs w:val="18"/>
            </w:rPr>
            <w:t>Type here</w:t>
          </w:r>
        </w:p>
      </w:docPartBody>
    </w:docPart>
    <w:docPart>
      <w:docPartPr>
        <w:name w:val="AA24F65712C541118EBEBD0F5F1F12DA"/>
        <w:category>
          <w:name w:val="General"/>
          <w:gallery w:val="placeholder"/>
        </w:category>
        <w:types>
          <w:type w:val="bbPlcHdr"/>
        </w:types>
        <w:behaviors>
          <w:behavior w:val="content"/>
        </w:behaviors>
        <w:guid w:val="{54E973AC-6BFE-48F2-B84F-D047F954D129}"/>
      </w:docPartPr>
      <w:docPartBody>
        <w:p w:rsidR="00447807" w:rsidRDefault="00783ED0">
          <w:pPr>
            <w:pStyle w:val="AA24F65712C541118EBEBD0F5F1F12DA"/>
          </w:pPr>
          <w:r w:rsidRPr="00B361B2">
            <w:rPr>
              <w:rStyle w:val="PlaceholderText"/>
              <w:iCs/>
              <w:sz w:val="18"/>
              <w:szCs w:val="18"/>
            </w:rPr>
            <w:t>Choose an item.</w:t>
          </w:r>
        </w:p>
      </w:docPartBody>
    </w:docPart>
    <w:docPart>
      <w:docPartPr>
        <w:name w:val="44511A11650C484DAA608F79B8C6BD89"/>
        <w:category>
          <w:name w:val="General"/>
          <w:gallery w:val="placeholder"/>
        </w:category>
        <w:types>
          <w:type w:val="bbPlcHdr"/>
        </w:types>
        <w:behaviors>
          <w:behavior w:val="content"/>
        </w:behaviors>
        <w:guid w:val="{F17F2A8A-E92B-4101-9C42-0E53DDE3C8D7}"/>
      </w:docPartPr>
      <w:docPartBody>
        <w:p w:rsidR="00447807" w:rsidRDefault="00783ED0">
          <w:pPr>
            <w:pStyle w:val="44511A11650C484DAA608F79B8C6BD89"/>
          </w:pPr>
          <w:r w:rsidRPr="00B361B2">
            <w:rPr>
              <w:rStyle w:val="PlaceholderText"/>
              <w:iCs/>
              <w:sz w:val="18"/>
              <w:szCs w:val="18"/>
            </w:rPr>
            <w:t>Choose an item.</w:t>
          </w:r>
        </w:p>
      </w:docPartBody>
    </w:docPart>
    <w:docPart>
      <w:docPartPr>
        <w:name w:val="184033EA6D974D1E93243F98D2CB50E3"/>
        <w:category>
          <w:name w:val="General"/>
          <w:gallery w:val="placeholder"/>
        </w:category>
        <w:types>
          <w:type w:val="bbPlcHdr"/>
        </w:types>
        <w:behaviors>
          <w:behavior w:val="content"/>
        </w:behaviors>
        <w:guid w:val="{84ADA5CE-2B22-4BDF-AEDF-49550CC6B88A}"/>
      </w:docPartPr>
      <w:docPartBody>
        <w:p w:rsidR="00447807" w:rsidRDefault="00783ED0">
          <w:pPr>
            <w:pStyle w:val="184033EA6D974D1E93243F98D2CB50E3"/>
          </w:pPr>
          <w:r w:rsidRPr="00B361B2">
            <w:rPr>
              <w:rStyle w:val="PlaceholderText"/>
              <w:iCs/>
              <w:sz w:val="18"/>
              <w:szCs w:val="18"/>
            </w:rPr>
            <w:t>Choose an item.</w:t>
          </w:r>
        </w:p>
      </w:docPartBody>
    </w:docPart>
    <w:docPart>
      <w:docPartPr>
        <w:name w:val="BF277937D6AC45AEBD8CB98554BA033B"/>
        <w:category>
          <w:name w:val="General"/>
          <w:gallery w:val="placeholder"/>
        </w:category>
        <w:types>
          <w:type w:val="bbPlcHdr"/>
        </w:types>
        <w:behaviors>
          <w:behavior w:val="content"/>
        </w:behaviors>
        <w:guid w:val="{DE99EBE8-DC30-4D17-97EA-49AF0D864EC6}"/>
      </w:docPartPr>
      <w:docPartBody>
        <w:p w:rsidR="00447807" w:rsidRDefault="00783ED0">
          <w:pPr>
            <w:pStyle w:val="BF277937D6AC45AEBD8CB98554BA033B"/>
          </w:pPr>
          <w:r w:rsidRPr="00B361B2">
            <w:rPr>
              <w:rStyle w:val="PlaceholderText"/>
              <w:rFonts w:asciiTheme="majorHAnsi" w:hAnsiTheme="majorHAnsi" w:cstheme="majorHAnsi"/>
              <w:iCs/>
              <w:sz w:val="18"/>
              <w:szCs w:val="18"/>
            </w:rPr>
            <w:t>Type here</w:t>
          </w:r>
        </w:p>
      </w:docPartBody>
    </w:docPart>
    <w:docPart>
      <w:docPartPr>
        <w:name w:val="50D50482FC434F17B42CCFB2390F4128"/>
        <w:category>
          <w:name w:val="General"/>
          <w:gallery w:val="placeholder"/>
        </w:category>
        <w:types>
          <w:type w:val="bbPlcHdr"/>
        </w:types>
        <w:behaviors>
          <w:behavior w:val="content"/>
        </w:behaviors>
        <w:guid w:val="{AECF4781-6511-4709-B68A-9C0C47575FEF}"/>
      </w:docPartPr>
      <w:docPartBody>
        <w:p w:rsidR="00447807" w:rsidRDefault="00783ED0">
          <w:pPr>
            <w:pStyle w:val="50D50482FC434F17B42CCFB2390F4128"/>
          </w:pPr>
          <w:r w:rsidRPr="00B361B2">
            <w:rPr>
              <w:rStyle w:val="PlaceholderText"/>
              <w:iCs/>
              <w:sz w:val="18"/>
              <w:szCs w:val="18"/>
            </w:rPr>
            <w:t>Choose an item.</w:t>
          </w:r>
        </w:p>
      </w:docPartBody>
    </w:docPart>
    <w:docPart>
      <w:docPartPr>
        <w:name w:val="436C66A30A3049838F4C10F0D5F89BE3"/>
        <w:category>
          <w:name w:val="General"/>
          <w:gallery w:val="placeholder"/>
        </w:category>
        <w:types>
          <w:type w:val="bbPlcHdr"/>
        </w:types>
        <w:behaviors>
          <w:behavior w:val="content"/>
        </w:behaviors>
        <w:guid w:val="{BC0BE503-BC28-4CF5-AA61-E196D97F77D9}"/>
      </w:docPartPr>
      <w:docPartBody>
        <w:p w:rsidR="00447807" w:rsidRDefault="00783ED0">
          <w:pPr>
            <w:pStyle w:val="436C66A30A3049838F4C10F0D5F89BE3"/>
          </w:pPr>
          <w:r w:rsidRPr="00B361B2">
            <w:rPr>
              <w:rStyle w:val="PlaceholderText"/>
              <w:iCs/>
              <w:sz w:val="18"/>
              <w:szCs w:val="18"/>
            </w:rPr>
            <w:t>Choose an item.</w:t>
          </w:r>
        </w:p>
      </w:docPartBody>
    </w:docPart>
    <w:docPart>
      <w:docPartPr>
        <w:name w:val="1EE2BF458B264603A0ED0A51245CF61E"/>
        <w:category>
          <w:name w:val="General"/>
          <w:gallery w:val="placeholder"/>
        </w:category>
        <w:types>
          <w:type w:val="bbPlcHdr"/>
        </w:types>
        <w:behaviors>
          <w:behavior w:val="content"/>
        </w:behaviors>
        <w:guid w:val="{7DA307BD-8D35-4EDE-B195-B84D72723CD2}"/>
      </w:docPartPr>
      <w:docPartBody>
        <w:p w:rsidR="00447807" w:rsidRDefault="00783ED0">
          <w:pPr>
            <w:pStyle w:val="1EE2BF458B264603A0ED0A51245CF61E"/>
          </w:pPr>
          <w:r w:rsidRPr="00B361B2">
            <w:rPr>
              <w:rStyle w:val="PlaceholderText"/>
              <w:iCs/>
              <w:sz w:val="18"/>
              <w:szCs w:val="18"/>
            </w:rPr>
            <w:t>Choose an item.</w:t>
          </w:r>
        </w:p>
      </w:docPartBody>
    </w:docPart>
    <w:docPart>
      <w:docPartPr>
        <w:name w:val="1437461B889E41A39990EEF2E5C3F6A4"/>
        <w:category>
          <w:name w:val="General"/>
          <w:gallery w:val="placeholder"/>
        </w:category>
        <w:types>
          <w:type w:val="bbPlcHdr"/>
        </w:types>
        <w:behaviors>
          <w:behavior w:val="content"/>
        </w:behaviors>
        <w:guid w:val="{640DA6CB-1D26-4805-AC0B-17F6787F8BCA}"/>
      </w:docPartPr>
      <w:docPartBody>
        <w:p w:rsidR="00447807" w:rsidRDefault="00783ED0">
          <w:pPr>
            <w:pStyle w:val="1437461B889E41A39990EEF2E5C3F6A4"/>
          </w:pPr>
          <w:r w:rsidRPr="00B361B2">
            <w:rPr>
              <w:rStyle w:val="PlaceholderText"/>
              <w:rFonts w:asciiTheme="majorHAnsi" w:hAnsiTheme="majorHAnsi" w:cstheme="majorHAnsi"/>
              <w:iCs/>
              <w:sz w:val="18"/>
              <w:szCs w:val="18"/>
            </w:rPr>
            <w:t>Type here</w:t>
          </w:r>
        </w:p>
      </w:docPartBody>
    </w:docPart>
    <w:docPart>
      <w:docPartPr>
        <w:name w:val="36BAEEAB68324E479F3999CACCB4A3F0"/>
        <w:category>
          <w:name w:val="General"/>
          <w:gallery w:val="placeholder"/>
        </w:category>
        <w:types>
          <w:type w:val="bbPlcHdr"/>
        </w:types>
        <w:behaviors>
          <w:behavior w:val="content"/>
        </w:behaviors>
        <w:guid w:val="{0DEB3E96-7618-46AC-B44C-2E2CAF06B12D}"/>
      </w:docPartPr>
      <w:docPartBody>
        <w:p w:rsidR="00447807" w:rsidRDefault="00783ED0">
          <w:pPr>
            <w:pStyle w:val="36BAEEAB68324E479F3999CACCB4A3F0"/>
          </w:pPr>
          <w:r w:rsidRPr="00B361B2">
            <w:rPr>
              <w:rStyle w:val="PlaceholderText"/>
              <w:iCs/>
              <w:sz w:val="18"/>
              <w:szCs w:val="18"/>
            </w:rPr>
            <w:t>Choose an item.</w:t>
          </w:r>
        </w:p>
      </w:docPartBody>
    </w:docPart>
    <w:docPart>
      <w:docPartPr>
        <w:name w:val="9DE89A3EEA7F409F90FDA2357AD5B23E"/>
        <w:category>
          <w:name w:val="General"/>
          <w:gallery w:val="placeholder"/>
        </w:category>
        <w:types>
          <w:type w:val="bbPlcHdr"/>
        </w:types>
        <w:behaviors>
          <w:behavior w:val="content"/>
        </w:behaviors>
        <w:guid w:val="{57B9E649-A518-4D20-9910-8E5A34B2F33B}"/>
      </w:docPartPr>
      <w:docPartBody>
        <w:p w:rsidR="00447807" w:rsidRDefault="00783ED0">
          <w:pPr>
            <w:pStyle w:val="9DE89A3EEA7F409F90FDA2357AD5B23E"/>
          </w:pPr>
          <w:r w:rsidRPr="00B361B2">
            <w:rPr>
              <w:rStyle w:val="PlaceholderText"/>
              <w:iCs/>
              <w:sz w:val="18"/>
              <w:szCs w:val="18"/>
            </w:rPr>
            <w:t>Choose an item.</w:t>
          </w:r>
        </w:p>
      </w:docPartBody>
    </w:docPart>
    <w:docPart>
      <w:docPartPr>
        <w:name w:val="21F3CBA1876C4221AF8A8E5A47FDFD0A"/>
        <w:category>
          <w:name w:val="General"/>
          <w:gallery w:val="placeholder"/>
        </w:category>
        <w:types>
          <w:type w:val="bbPlcHdr"/>
        </w:types>
        <w:behaviors>
          <w:behavior w:val="content"/>
        </w:behaviors>
        <w:guid w:val="{C97E98A2-7B0C-4364-9656-A1B8EBFF81C7}"/>
      </w:docPartPr>
      <w:docPartBody>
        <w:p w:rsidR="00447807" w:rsidRDefault="00783ED0">
          <w:pPr>
            <w:pStyle w:val="21F3CBA1876C4221AF8A8E5A47FDFD0A"/>
          </w:pPr>
          <w:r w:rsidRPr="00B361B2">
            <w:rPr>
              <w:rStyle w:val="PlaceholderText"/>
              <w:iCs/>
              <w:sz w:val="18"/>
              <w:szCs w:val="18"/>
            </w:rPr>
            <w:t>Choose an item.</w:t>
          </w:r>
        </w:p>
      </w:docPartBody>
    </w:docPart>
    <w:docPart>
      <w:docPartPr>
        <w:name w:val="CB8AF81815DF42C0A8636484D1A982E8"/>
        <w:category>
          <w:name w:val="General"/>
          <w:gallery w:val="placeholder"/>
        </w:category>
        <w:types>
          <w:type w:val="bbPlcHdr"/>
        </w:types>
        <w:behaviors>
          <w:behavior w:val="content"/>
        </w:behaviors>
        <w:guid w:val="{6B8D7093-C82D-4512-B97F-8D307A48AFC2}"/>
      </w:docPartPr>
      <w:docPartBody>
        <w:p w:rsidR="00447807" w:rsidRDefault="00783ED0">
          <w:pPr>
            <w:pStyle w:val="CB8AF81815DF42C0A8636484D1A982E8"/>
          </w:pPr>
          <w:r w:rsidRPr="00B361B2">
            <w:rPr>
              <w:rStyle w:val="PlaceholderText"/>
              <w:rFonts w:asciiTheme="majorHAnsi" w:hAnsiTheme="majorHAnsi" w:cstheme="majorHAnsi"/>
              <w:iCs/>
              <w:sz w:val="18"/>
              <w:szCs w:val="18"/>
            </w:rPr>
            <w:t>Type here</w:t>
          </w:r>
        </w:p>
      </w:docPartBody>
    </w:docPart>
    <w:docPart>
      <w:docPartPr>
        <w:name w:val="9F6A9D87F2F44B6DB60EB1E4677A5315"/>
        <w:category>
          <w:name w:val="General"/>
          <w:gallery w:val="placeholder"/>
        </w:category>
        <w:types>
          <w:type w:val="bbPlcHdr"/>
        </w:types>
        <w:behaviors>
          <w:behavior w:val="content"/>
        </w:behaviors>
        <w:guid w:val="{8E7D3C3A-F0A2-445F-BC62-48F9FCD1459A}"/>
      </w:docPartPr>
      <w:docPartBody>
        <w:p w:rsidR="00447807" w:rsidRDefault="00783ED0">
          <w:pPr>
            <w:pStyle w:val="9F6A9D87F2F44B6DB60EB1E4677A5315"/>
          </w:pPr>
          <w:r w:rsidRPr="00B361B2">
            <w:rPr>
              <w:rStyle w:val="PlaceholderText"/>
              <w:iCs/>
              <w:sz w:val="18"/>
              <w:szCs w:val="18"/>
            </w:rPr>
            <w:t>Choose an item.</w:t>
          </w:r>
        </w:p>
      </w:docPartBody>
    </w:docPart>
    <w:docPart>
      <w:docPartPr>
        <w:name w:val="56DCB0604EFA4137950E44ADB954F5A9"/>
        <w:category>
          <w:name w:val="General"/>
          <w:gallery w:val="placeholder"/>
        </w:category>
        <w:types>
          <w:type w:val="bbPlcHdr"/>
        </w:types>
        <w:behaviors>
          <w:behavior w:val="content"/>
        </w:behaviors>
        <w:guid w:val="{3A1DA326-9A87-435C-9897-0771A33E31E4}"/>
      </w:docPartPr>
      <w:docPartBody>
        <w:p w:rsidR="00447807" w:rsidRDefault="00783ED0">
          <w:pPr>
            <w:pStyle w:val="56DCB0604EFA4137950E44ADB954F5A9"/>
          </w:pPr>
          <w:r w:rsidRPr="00B361B2">
            <w:rPr>
              <w:rStyle w:val="PlaceholderText"/>
              <w:iCs/>
              <w:sz w:val="18"/>
              <w:szCs w:val="18"/>
            </w:rPr>
            <w:t>Choose an item.</w:t>
          </w:r>
        </w:p>
      </w:docPartBody>
    </w:docPart>
    <w:docPart>
      <w:docPartPr>
        <w:name w:val="D2478564B4414713BDF3090A24FBBED2"/>
        <w:category>
          <w:name w:val="General"/>
          <w:gallery w:val="placeholder"/>
        </w:category>
        <w:types>
          <w:type w:val="bbPlcHdr"/>
        </w:types>
        <w:behaviors>
          <w:behavior w:val="content"/>
        </w:behaviors>
        <w:guid w:val="{2BDC8E03-78FA-4144-B9D9-8D16D8032F1E}"/>
      </w:docPartPr>
      <w:docPartBody>
        <w:p w:rsidR="00447807" w:rsidRDefault="00783ED0">
          <w:pPr>
            <w:pStyle w:val="D2478564B4414713BDF3090A24FBBED2"/>
          </w:pPr>
          <w:r w:rsidRPr="00B361B2">
            <w:rPr>
              <w:rStyle w:val="PlaceholderText"/>
              <w:iCs/>
              <w:sz w:val="18"/>
              <w:szCs w:val="18"/>
            </w:rPr>
            <w:t>Choose an item.</w:t>
          </w:r>
        </w:p>
      </w:docPartBody>
    </w:docPart>
    <w:docPart>
      <w:docPartPr>
        <w:name w:val="05340F08B72746CA813783310FD70052"/>
        <w:category>
          <w:name w:val="General"/>
          <w:gallery w:val="placeholder"/>
        </w:category>
        <w:types>
          <w:type w:val="bbPlcHdr"/>
        </w:types>
        <w:behaviors>
          <w:behavior w:val="content"/>
        </w:behaviors>
        <w:guid w:val="{6D46D29A-C261-4E34-B77A-6D182ADB3B1E}"/>
      </w:docPartPr>
      <w:docPartBody>
        <w:p w:rsidR="00447807" w:rsidRDefault="00783ED0">
          <w:pPr>
            <w:pStyle w:val="05340F08B72746CA813783310FD70052"/>
          </w:pPr>
          <w:r w:rsidRPr="00B361B2">
            <w:rPr>
              <w:rStyle w:val="PlaceholderText"/>
              <w:rFonts w:asciiTheme="majorHAnsi" w:hAnsiTheme="majorHAnsi" w:cstheme="majorHAnsi"/>
              <w:iCs/>
              <w:sz w:val="18"/>
              <w:szCs w:val="18"/>
            </w:rPr>
            <w:t>Type here</w:t>
          </w:r>
        </w:p>
      </w:docPartBody>
    </w:docPart>
    <w:docPart>
      <w:docPartPr>
        <w:name w:val="6296ADF648074E85926978ACAA2F861D"/>
        <w:category>
          <w:name w:val="General"/>
          <w:gallery w:val="placeholder"/>
        </w:category>
        <w:types>
          <w:type w:val="bbPlcHdr"/>
        </w:types>
        <w:behaviors>
          <w:behavior w:val="content"/>
        </w:behaviors>
        <w:guid w:val="{37452F6F-171B-4DDB-8EC8-6CBFBF78DBFC}"/>
      </w:docPartPr>
      <w:docPartBody>
        <w:p w:rsidR="00447807" w:rsidRDefault="00783ED0">
          <w:pPr>
            <w:pStyle w:val="6296ADF648074E85926978ACAA2F861D"/>
          </w:pPr>
          <w:r w:rsidRPr="00B361B2">
            <w:rPr>
              <w:rStyle w:val="PlaceholderText"/>
              <w:iCs/>
              <w:sz w:val="18"/>
              <w:szCs w:val="18"/>
            </w:rPr>
            <w:t>Choose an item.</w:t>
          </w:r>
        </w:p>
      </w:docPartBody>
    </w:docPart>
    <w:docPart>
      <w:docPartPr>
        <w:name w:val="964478F08E634F8A9CB5C7EF42D28AAD"/>
        <w:category>
          <w:name w:val="General"/>
          <w:gallery w:val="placeholder"/>
        </w:category>
        <w:types>
          <w:type w:val="bbPlcHdr"/>
        </w:types>
        <w:behaviors>
          <w:behavior w:val="content"/>
        </w:behaviors>
        <w:guid w:val="{B3253589-C024-4E51-B7C7-27D5BD66FE5C}"/>
      </w:docPartPr>
      <w:docPartBody>
        <w:p w:rsidR="00447807" w:rsidRDefault="00783ED0">
          <w:pPr>
            <w:pStyle w:val="964478F08E634F8A9CB5C7EF42D28AAD"/>
          </w:pPr>
          <w:r w:rsidRPr="00B361B2">
            <w:rPr>
              <w:rStyle w:val="PlaceholderText"/>
              <w:iCs/>
              <w:sz w:val="18"/>
              <w:szCs w:val="18"/>
            </w:rPr>
            <w:t>Choose an item.</w:t>
          </w:r>
        </w:p>
      </w:docPartBody>
    </w:docPart>
    <w:docPart>
      <w:docPartPr>
        <w:name w:val="792AD07E31844E569F3561036546D379"/>
        <w:category>
          <w:name w:val="General"/>
          <w:gallery w:val="placeholder"/>
        </w:category>
        <w:types>
          <w:type w:val="bbPlcHdr"/>
        </w:types>
        <w:behaviors>
          <w:behavior w:val="content"/>
        </w:behaviors>
        <w:guid w:val="{5F8D99E6-3800-46B4-AB8E-9D0946C30886}"/>
      </w:docPartPr>
      <w:docPartBody>
        <w:p w:rsidR="00447807" w:rsidRDefault="00783ED0">
          <w:pPr>
            <w:pStyle w:val="792AD07E31844E569F3561036546D379"/>
          </w:pPr>
          <w:r w:rsidRPr="00B361B2">
            <w:rPr>
              <w:rStyle w:val="PlaceholderText"/>
              <w:iCs/>
              <w:sz w:val="18"/>
              <w:szCs w:val="18"/>
            </w:rPr>
            <w:t>Choose an item.</w:t>
          </w:r>
        </w:p>
      </w:docPartBody>
    </w:docPart>
    <w:docPart>
      <w:docPartPr>
        <w:name w:val="E8BF431723DC49D495A3FCE424E96CFD"/>
        <w:category>
          <w:name w:val="General"/>
          <w:gallery w:val="placeholder"/>
        </w:category>
        <w:types>
          <w:type w:val="bbPlcHdr"/>
        </w:types>
        <w:behaviors>
          <w:behavior w:val="content"/>
        </w:behaviors>
        <w:guid w:val="{157423B8-75F0-47FD-AFD7-8B276805CCC9}"/>
      </w:docPartPr>
      <w:docPartBody>
        <w:p w:rsidR="00447807" w:rsidRDefault="00783ED0">
          <w:pPr>
            <w:pStyle w:val="E8BF431723DC49D495A3FCE424E96CFD"/>
          </w:pPr>
          <w:r w:rsidRPr="00B361B2">
            <w:rPr>
              <w:rStyle w:val="PlaceholderText"/>
              <w:rFonts w:asciiTheme="majorHAnsi" w:hAnsiTheme="majorHAnsi" w:cstheme="majorHAnsi"/>
              <w:iCs/>
              <w:sz w:val="18"/>
              <w:szCs w:val="18"/>
            </w:rPr>
            <w:t>Type here</w:t>
          </w:r>
        </w:p>
      </w:docPartBody>
    </w:docPart>
    <w:docPart>
      <w:docPartPr>
        <w:name w:val="E98150D92D5245F5B425BCEF41B2D0FE"/>
        <w:category>
          <w:name w:val="General"/>
          <w:gallery w:val="placeholder"/>
        </w:category>
        <w:types>
          <w:type w:val="bbPlcHdr"/>
        </w:types>
        <w:behaviors>
          <w:behavior w:val="content"/>
        </w:behaviors>
        <w:guid w:val="{9D7CEFBC-9697-4F3E-9235-E3BE2AC0B002}"/>
      </w:docPartPr>
      <w:docPartBody>
        <w:p w:rsidR="00447807" w:rsidRDefault="00783ED0">
          <w:pPr>
            <w:pStyle w:val="E98150D92D5245F5B425BCEF41B2D0FE"/>
          </w:pPr>
          <w:r w:rsidRPr="00B361B2">
            <w:rPr>
              <w:rStyle w:val="PlaceholderText"/>
              <w:iCs/>
              <w:sz w:val="18"/>
              <w:szCs w:val="18"/>
            </w:rPr>
            <w:t>Choose an item.</w:t>
          </w:r>
        </w:p>
      </w:docPartBody>
    </w:docPart>
    <w:docPart>
      <w:docPartPr>
        <w:name w:val="B5C61DCA17574848B8B7B0FEC02C5DD4"/>
        <w:category>
          <w:name w:val="General"/>
          <w:gallery w:val="placeholder"/>
        </w:category>
        <w:types>
          <w:type w:val="bbPlcHdr"/>
        </w:types>
        <w:behaviors>
          <w:behavior w:val="content"/>
        </w:behaviors>
        <w:guid w:val="{27D3C074-333F-4211-8FEF-A7BCBA376C8A}"/>
      </w:docPartPr>
      <w:docPartBody>
        <w:p w:rsidR="00447807" w:rsidRDefault="00783ED0">
          <w:pPr>
            <w:pStyle w:val="B5C61DCA17574848B8B7B0FEC02C5DD4"/>
          </w:pPr>
          <w:r w:rsidRPr="00B361B2">
            <w:rPr>
              <w:rStyle w:val="PlaceholderText"/>
              <w:iCs/>
              <w:sz w:val="18"/>
              <w:szCs w:val="18"/>
            </w:rPr>
            <w:t>Choose an item.</w:t>
          </w:r>
        </w:p>
      </w:docPartBody>
    </w:docPart>
    <w:docPart>
      <w:docPartPr>
        <w:name w:val="ADAF77768C854C79A49FA08FC55FA198"/>
        <w:category>
          <w:name w:val="General"/>
          <w:gallery w:val="placeholder"/>
        </w:category>
        <w:types>
          <w:type w:val="bbPlcHdr"/>
        </w:types>
        <w:behaviors>
          <w:behavior w:val="content"/>
        </w:behaviors>
        <w:guid w:val="{B41AB422-EE6C-4AEC-B9FA-D8108A7543D3}"/>
      </w:docPartPr>
      <w:docPartBody>
        <w:p w:rsidR="00447807" w:rsidRDefault="00783ED0">
          <w:pPr>
            <w:pStyle w:val="ADAF77768C854C79A49FA08FC55FA198"/>
          </w:pPr>
          <w:r w:rsidRPr="00B361B2">
            <w:rPr>
              <w:rStyle w:val="PlaceholderText"/>
              <w:iCs/>
              <w:sz w:val="18"/>
              <w:szCs w:val="18"/>
            </w:rPr>
            <w:t>Choose an item.</w:t>
          </w:r>
        </w:p>
      </w:docPartBody>
    </w:docPart>
    <w:docPart>
      <w:docPartPr>
        <w:name w:val="B36B9EE7CE02458FB2AB34060F59FABF"/>
        <w:category>
          <w:name w:val="General"/>
          <w:gallery w:val="placeholder"/>
        </w:category>
        <w:types>
          <w:type w:val="bbPlcHdr"/>
        </w:types>
        <w:behaviors>
          <w:behavior w:val="content"/>
        </w:behaviors>
        <w:guid w:val="{3F8169A3-ADA7-48E7-AD49-4B6230FDB816}"/>
      </w:docPartPr>
      <w:docPartBody>
        <w:p w:rsidR="00447807" w:rsidRDefault="00783ED0">
          <w:pPr>
            <w:pStyle w:val="B36B9EE7CE02458FB2AB34060F59FABF"/>
          </w:pPr>
          <w:r w:rsidRPr="00B361B2">
            <w:rPr>
              <w:rStyle w:val="PlaceholderText"/>
              <w:rFonts w:asciiTheme="majorHAnsi" w:hAnsiTheme="majorHAnsi" w:cstheme="majorHAnsi"/>
              <w:iCs/>
              <w:sz w:val="18"/>
              <w:szCs w:val="18"/>
            </w:rPr>
            <w:t>Type here</w:t>
          </w:r>
        </w:p>
      </w:docPartBody>
    </w:docPart>
    <w:docPart>
      <w:docPartPr>
        <w:name w:val="C3097F347A3F4CE5844D5A370D9CA92A"/>
        <w:category>
          <w:name w:val="General"/>
          <w:gallery w:val="placeholder"/>
        </w:category>
        <w:types>
          <w:type w:val="bbPlcHdr"/>
        </w:types>
        <w:behaviors>
          <w:behavior w:val="content"/>
        </w:behaviors>
        <w:guid w:val="{88B05A10-51FA-4FA2-8105-5BC7B2D217BA}"/>
      </w:docPartPr>
      <w:docPartBody>
        <w:p w:rsidR="00447807" w:rsidRDefault="00783ED0">
          <w:pPr>
            <w:pStyle w:val="C3097F347A3F4CE5844D5A370D9CA92A"/>
          </w:pPr>
          <w:r w:rsidRPr="00B361B2">
            <w:rPr>
              <w:rStyle w:val="PlaceholderText"/>
              <w:iCs/>
              <w:sz w:val="18"/>
              <w:szCs w:val="18"/>
            </w:rPr>
            <w:t>Choose an item.</w:t>
          </w:r>
        </w:p>
      </w:docPartBody>
    </w:docPart>
    <w:docPart>
      <w:docPartPr>
        <w:name w:val="50BCA520F413422CBFF7B3FF38169DF2"/>
        <w:category>
          <w:name w:val="General"/>
          <w:gallery w:val="placeholder"/>
        </w:category>
        <w:types>
          <w:type w:val="bbPlcHdr"/>
        </w:types>
        <w:behaviors>
          <w:behavior w:val="content"/>
        </w:behaviors>
        <w:guid w:val="{23402D76-7B7A-4E57-831C-54622D56DB42}"/>
      </w:docPartPr>
      <w:docPartBody>
        <w:p w:rsidR="00447807" w:rsidRDefault="00783ED0">
          <w:pPr>
            <w:pStyle w:val="50BCA520F413422CBFF7B3FF38169DF2"/>
          </w:pPr>
          <w:r w:rsidRPr="00B361B2">
            <w:rPr>
              <w:rStyle w:val="PlaceholderText"/>
              <w:iCs/>
              <w:sz w:val="18"/>
              <w:szCs w:val="18"/>
            </w:rPr>
            <w:t>Choose an item.</w:t>
          </w:r>
        </w:p>
      </w:docPartBody>
    </w:docPart>
    <w:docPart>
      <w:docPartPr>
        <w:name w:val="69082AC386674C9EB459D609E4439FC4"/>
        <w:category>
          <w:name w:val="General"/>
          <w:gallery w:val="placeholder"/>
        </w:category>
        <w:types>
          <w:type w:val="bbPlcHdr"/>
        </w:types>
        <w:behaviors>
          <w:behavior w:val="content"/>
        </w:behaviors>
        <w:guid w:val="{CFD4A593-F0B8-4986-B0A8-924F8ED2F7B2}"/>
      </w:docPartPr>
      <w:docPartBody>
        <w:p w:rsidR="00447807" w:rsidRDefault="00783ED0">
          <w:pPr>
            <w:pStyle w:val="69082AC386674C9EB459D609E4439FC4"/>
          </w:pPr>
          <w:r w:rsidRPr="00B361B2">
            <w:rPr>
              <w:rStyle w:val="PlaceholderText"/>
              <w:iCs/>
              <w:sz w:val="18"/>
              <w:szCs w:val="18"/>
            </w:rPr>
            <w:t>Choose an item.</w:t>
          </w:r>
        </w:p>
      </w:docPartBody>
    </w:docPart>
    <w:docPart>
      <w:docPartPr>
        <w:name w:val="0B7C534218C8484692765F4865190537"/>
        <w:category>
          <w:name w:val="General"/>
          <w:gallery w:val="placeholder"/>
        </w:category>
        <w:types>
          <w:type w:val="bbPlcHdr"/>
        </w:types>
        <w:behaviors>
          <w:behavior w:val="content"/>
        </w:behaviors>
        <w:guid w:val="{BF0B815C-C0C5-4ABA-A72B-F0ED504E112E}"/>
      </w:docPartPr>
      <w:docPartBody>
        <w:p w:rsidR="00447807" w:rsidRDefault="00783ED0">
          <w:pPr>
            <w:pStyle w:val="0B7C534218C8484692765F4865190537"/>
          </w:pPr>
          <w:r w:rsidRPr="00B361B2">
            <w:rPr>
              <w:rStyle w:val="PlaceholderText"/>
              <w:rFonts w:asciiTheme="majorHAnsi" w:hAnsiTheme="majorHAnsi" w:cstheme="majorHAnsi"/>
              <w:iCs/>
              <w:sz w:val="18"/>
              <w:szCs w:val="18"/>
            </w:rPr>
            <w:t>Type here</w:t>
          </w:r>
        </w:p>
      </w:docPartBody>
    </w:docPart>
    <w:docPart>
      <w:docPartPr>
        <w:name w:val="9FE66B98AE87444F96F002B7C5A8F6EB"/>
        <w:category>
          <w:name w:val="General"/>
          <w:gallery w:val="placeholder"/>
        </w:category>
        <w:types>
          <w:type w:val="bbPlcHdr"/>
        </w:types>
        <w:behaviors>
          <w:behavior w:val="content"/>
        </w:behaviors>
        <w:guid w:val="{1023A835-5695-4196-985C-708BB68C1F8E}"/>
      </w:docPartPr>
      <w:docPartBody>
        <w:p w:rsidR="00447807" w:rsidRDefault="00783ED0">
          <w:pPr>
            <w:pStyle w:val="9FE66B98AE87444F96F002B7C5A8F6EB"/>
          </w:pPr>
          <w:r w:rsidRPr="00B361B2">
            <w:rPr>
              <w:rStyle w:val="PlaceholderText"/>
              <w:iCs/>
              <w:sz w:val="18"/>
              <w:szCs w:val="18"/>
            </w:rPr>
            <w:t>Choose an item.</w:t>
          </w:r>
        </w:p>
      </w:docPartBody>
    </w:docPart>
    <w:docPart>
      <w:docPartPr>
        <w:name w:val="B85593BDD6444B6A916C6A2DC8168472"/>
        <w:category>
          <w:name w:val="General"/>
          <w:gallery w:val="placeholder"/>
        </w:category>
        <w:types>
          <w:type w:val="bbPlcHdr"/>
        </w:types>
        <w:behaviors>
          <w:behavior w:val="content"/>
        </w:behaviors>
        <w:guid w:val="{DB14DE92-844A-4F49-87F7-9698EFAE1A65}"/>
      </w:docPartPr>
      <w:docPartBody>
        <w:p w:rsidR="00447807" w:rsidRDefault="00783ED0">
          <w:pPr>
            <w:pStyle w:val="B85593BDD6444B6A916C6A2DC8168472"/>
          </w:pPr>
          <w:r w:rsidRPr="00B361B2">
            <w:rPr>
              <w:rStyle w:val="PlaceholderText"/>
              <w:iCs/>
              <w:sz w:val="18"/>
              <w:szCs w:val="18"/>
            </w:rPr>
            <w:t>Choose an item.</w:t>
          </w:r>
        </w:p>
      </w:docPartBody>
    </w:docPart>
    <w:docPart>
      <w:docPartPr>
        <w:name w:val="C23A795C5A5D4DE9BDF50E5B3FA620C7"/>
        <w:category>
          <w:name w:val="General"/>
          <w:gallery w:val="placeholder"/>
        </w:category>
        <w:types>
          <w:type w:val="bbPlcHdr"/>
        </w:types>
        <w:behaviors>
          <w:behavior w:val="content"/>
        </w:behaviors>
        <w:guid w:val="{D16E35C5-2460-4143-9E49-ACF56E03919C}"/>
      </w:docPartPr>
      <w:docPartBody>
        <w:p w:rsidR="00447807" w:rsidRDefault="00783ED0">
          <w:pPr>
            <w:pStyle w:val="C23A795C5A5D4DE9BDF50E5B3FA620C7"/>
          </w:pPr>
          <w:r w:rsidRPr="00B361B2">
            <w:rPr>
              <w:rStyle w:val="PlaceholderText"/>
              <w:iCs/>
              <w:sz w:val="18"/>
              <w:szCs w:val="18"/>
            </w:rPr>
            <w:t>Choose an item.</w:t>
          </w:r>
        </w:p>
      </w:docPartBody>
    </w:docPart>
    <w:docPart>
      <w:docPartPr>
        <w:name w:val="CB06CDCB865E469A95C49B5E56D262D8"/>
        <w:category>
          <w:name w:val="General"/>
          <w:gallery w:val="placeholder"/>
        </w:category>
        <w:types>
          <w:type w:val="bbPlcHdr"/>
        </w:types>
        <w:behaviors>
          <w:behavior w:val="content"/>
        </w:behaviors>
        <w:guid w:val="{62EB1B85-5B0F-40CD-BF15-C7E75FCA4739}"/>
      </w:docPartPr>
      <w:docPartBody>
        <w:p w:rsidR="00447807" w:rsidRDefault="00783ED0">
          <w:pPr>
            <w:pStyle w:val="CB06CDCB865E469A95C49B5E56D262D8"/>
          </w:pPr>
          <w:r w:rsidRPr="00B361B2">
            <w:rPr>
              <w:rStyle w:val="PlaceholderText"/>
              <w:rFonts w:asciiTheme="majorHAnsi" w:hAnsiTheme="majorHAnsi" w:cstheme="majorHAnsi"/>
              <w:iCs/>
              <w:sz w:val="18"/>
              <w:szCs w:val="18"/>
            </w:rPr>
            <w:t>Type here</w:t>
          </w:r>
        </w:p>
      </w:docPartBody>
    </w:docPart>
    <w:docPart>
      <w:docPartPr>
        <w:name w:val="2E037CA1B5794DF896773E6E3D1C4F58"/>
        <w:category>
          <w:name w:val="General"/>
          <w:gallery w:val="placeholder"/>
        </w:category>
        <w:types>
          <w:type w:val="bbPlcHdr"/>
        </w:types>
        <w:behaviors>
          <w:behavior w:val="content"/>
        </w:behaviors>
        <w:guid w:val="{6B6A5C8A-03E2-4CA9-847D-750121B86E38}"/>
      </w:docPartPr>
      <w:docPartBody>
        <w:p w:rsidR="00447807" w:rsidRDefault="00783ED0">
          <w:pPr>
            <w:pStyle w:val="2E037CA1B5794DF896773E6E3D1C4F58"/>
          </w:pPr>
          <w:r w:rsidRPr="00B361B2">
            <w:rPr>
              <w:rStyle w:val="PlaceholderText"/>
              <w:iCs/>
              <w:sz w:val="18"/>
              <w:szCs w:val="18"/>
            </w:rPr>
            <w:t>Choose an item.</w:t>
          </w:r>
        </w:p>
      </w:docPartBody>
    </w:docPart>
    <w:docPart>
      <w:docPartPr>
        <w:name w:val="230E19CDF68F4E0384D6658C785470CE"/>
        <w:category>
          <w:name w:val="General"/>
          <w:gallery w:val="placeholder"/>
        </w:category>
        <w:types>
          <w:type w:val="bbPlcHdr"/>
        </w:types>
        <w:behaviors>
          <w:behavior w:val="content"/>
        </w:behaviors>
        <w:guid w:val="{889AA986-F5F2-4782-B687-E478E319C85E}"/>
      </w:docPartPr>
      <w:docPartBody>
        <w:p w:rsidR="00447807" w:rsidRDefault="00783ED0">
          <w:pPr>
            <w:pStyle w:val="230E19CDF68F4E0384D6658C785470CE"/>
          </w:pPr>
          <w:r w:rsidRPr="00B361B2">
            <w:rPr>
              <w:rStyle w:val="PlaceholderText"/>
              <w:iCs/>
              <w:sz w:val="18"/>
              <w:szCs w:val="18"/>
            </w:rPr>
            <w:t>Choose an item.</w:t>
          </w:r>
        </w:p>
      </w:docPartBody>
    </w:docPart>
    <w:docPart>
      <w:docPartPr>
        <w:name w:val="973D2E792A9B4514B5975E08D4EE4F40"/>
        <w:category>
          <w:name w:val="General"/>
          <w:gallery w:val="placeholder"/>
        </w:category>
        <w:types>
          <w:type w:val="bbPlcHdr"/>
        </w:types>
        <w:behaviors>
          <w:behavior w:val="content"/>
        </w:behaviors>
        <w:guid w:val="{909E452C-38B9-41AC-AC61-95D1CA0E35B6}"/>
      </w:docPartPr>
      <w:docPartBody>
        <w:p w:rsidR="00447807" w:rsidRDefault="00783ED0">
          <w:pPr>
            <w:pStyle w:val="973D2E792A9B4514B5975E08D4EE4F40"/>
          </w:pPr>
          <w:r w:rsidRPr="00B361B2">
            <w:rPr>
              <w:rStyle w:val="PlaceholderText"/>
              <w:iCs/>
              <w:sz w:val="18"/>
              <w:szCs w:val="18"/>
            </w:rPr>
            <w:t>Choose an item.</w:t>
          </w:r>
        </w:p>
      </w:docPartBody>
    </w:docPart>
    <w:docPart>
      <w:docPartPr>
        <w:name w:val="FEC56566ABC84D0AAB89D9A13384ADB3"/>
        <w:category>
          <w:name w:val="General"/>
          <w:gallery w:val="placeholder"/>
        </w:category>
        <w:types>
          <w:type w:val="bbPlcHdr"/>
        </w:types>
        <w:behaviors>
          <w:behavior w:val="content"/>
        </w:behaviors>
        <w:guid w:val="{E562D8B1-D8F5-4DCC-9B83-70E8DAB26C40}"/>
      </w:docPartPr>
      <w:docPartBody>
        <w:p w:rsidR="00447807" w:rsidRDefault="00783ED0">
          <w:pPr>
            <w:pStyle w:val="FEC56566ABC84D0AAB89D9A13384ADB3"/>
          </w:pPr>
          <w:r w:rsidRPr="00B361B2">
            <w:rPr>
              <w:rStyle w:val="PlaceholderText"/>
              <w:rFonts w:asciiTheme="majorHAnsi" w:hAnsiTheme="majorHAnsi" w:cstheme="majorHAnsi"/>
              <w:iCs/>
              <w:sz w:val="18"/>
              <w:szCs w:val="18"/>
            </w:rPr>
            <w:t>Type here</w:t>
          </w:r>
        </w:p>
      </w:docPartBody>
    </w:docPart>
    <w:docPart>
      <w:docPartPr>
        <w:name w:val="2442DC5B0DB34914B689815D1D1B96EC"/>
        <w:category>
          <w:name w:val="General"/>
          <w:gallery w:val="placeholder"/>
        </w:category>
        <w:types>
          <w:type w:val="bbPlcHdr"/>
        </w:types>
        <w:behaviors>
          <w:behavior w:val="content"/>
        </w:behaviors>
        <w:guid w:val="{E234D68B-87AC-40BA-8105-C2CB44EC2009}"/>
      </w:docPartPr>
      <w:docPartBody>
        <w:p w:rsidR="00447807" w:rsidRDefault="00783ED0">
          <w:pPr>
            <w:pStyle w:val="2442DC5B0DB34914B689815D1D1B96EC"/>
          </w:pPr>
          <w:r w:rsidRPr="00B361B2">
            <w:rPr>
              <w:rStyle w:val="PlaceholderText"/>
              <w:iCs/>
              <w:sz w:val="18"/>
              <w:szCs w:val="18"/>
            </w:rPr>
            <w:t>Choose an item.</w:t>
          </w:r>
        </w:p>
      </w:docPartBody>
    </w:docPart>
    <w:docPart>
      <w:docPartPr>
        <w:name w:val="B252A7A087AF4A57B79C3EAA02EC406C"/>
        <w:category>
          <w:name w:val="General"/>
          <w:gallery w:val="placeholder"/>
        </w:category>
        <w:types>
          <w:type w:val="bbPlcHdr"/>
        </w:types>
        <w:behaviors>
          <w:behavior w:val="content"/>
        </w:behaviors>
        <w:guid w:val="{0F59549F-A181-4879-805E-C720B09A3C77}"/>
      </w:docPartPr>
      <w:docPartBody>
        <w:p w:rsidR="00447807" w:rsidRDefault="00783ED0">
          <w:pPr>
            <w:pStyle w:val="B252A7A087AF4A57B79C3EAA02EC406C"/>
          </w:pPr>
          <w:r w:rsidRPr="00B361B2">
            <w:rPr>
              <w:rStyle w:val="PlaceholderText"/>
              <w:iCs/>
              <w:sz w:val="18"/>
              <w:szCs w:val="18"/>
            </w:rPr>
            <w:t>Choose an item.</w:t>
          </w:r>
        </w:p>
      </w:docPartBody>
    </w:docPart>
    <w:docPart>
      <w:docPartPr>
        <w:name w:val="8A5732DCF21B4B05BB1F67A6E2592975"/>
        <w:category>
          <w:name w:val="General"/>
          <w:gallery w:val="placeholder"/>
        </w:category>
        <w:types>
          <w:type w:val="bbPlcHdr"/>
        </w:types>
        <w:behaviors>
          <w:behavior w:val="content"/>
        </w:behaviors>
        <w:guid w:val="{78D479BE-53F5-4E14-9DF7-6927AEA367D4}"/>
      </w:docPartPr>
      <w:docPartBody>
        <w:p w:rsidR="00447807" w:rsidRDefault="00783ED0">
          <w:pPr>
            <w:pStyle w:val="8A5732DCF21B4B05BB1F67A6E2592975"/>
          </w:pPr>
          <w:r w:rsidRPr="00B361B2">
            <w:rPr>
              <w:rStyle w:val="PlaceholderText"/>
              <w:iCs/>
              <w:sz w:val="18"/>
              <w:szCs w:val="18"/>
            </w:rPr>
            <w:t>Choose an item.</w:t>
          </w:r>
        </w:p>
      </w:docPartBody>
    </w:docPart>
    <w:docPart>
      <w:docPartPr>
        <w:name w:val="BBA83A77CCAE44FE925384A82A88F0EC"/>
        <w:category>
          <w:name w:val="General"/>
          <w:gallery w:val="placeholder"/>
        </w:category>
        <w:types>
          <w:type w:val="bbPlcHdr"/>
        </w:types>
        <w:behaviors>
          <w:behavior w:val="content"/>
        </w:behaviors>
        <w:guid w:val="{285A0C92-B459-48B3-ABA1-BDFFA0293AEF}"/>
      </w:docPartPr>
      <w:docPartBody>
        <w:p w:rsidR="00447807" w:rsidRDefault="00783ED0">
          <w:pPr>
            <w:pStyle w:val="BBA83A77CCAE44FE925384A82A88F0EC"/>
          </w:pPr>
          <w:r w:rsidRPr="00B361B2">
            <w:rPr>
              <w:rStyle w:val="PlaceholderText"/>
              <w:rFonts w:asciiTheme="majorHAnsi" w:hAnsiTheme="majorHAnsi" w:cstheme="majorHAnsi"/>
              <w:iCs/>
              <w:sz w:val="18"/>
              <w:szCs w:val="18"/>
            </w:rPr>
            <w:t>Type here</w:t>
          </w:r>
        </w:p>
      </w:docPartBody>
    </w:docPart>
    <w:docPart>
      <w:docPartPr>
        <w:name w:val="ED144534A9BB44CBB2DF50F66CEE2F3F"/>
        <w:category>
          <w:name w:val="General"/>
          <w:gallery w:val="placeholder"/>
        </w:category>
        <w:types>
          <w:type w:val="bbPlcHdr"/>
        </w:types>
        <w:behaviors>
          <w:behavior w:val="content"/>
        </w:behaviors>
        <w:guid w:val="{E7F318B1-6034-4CA6-8397-5A631DFE45BC}"/>
      </w:docPartPr>
      <w:docPartBody>
        <w:p w:rsidR="00447807" w:rsidRDefault="00783ED0">
          <w:pPr>
            <w:pStyle w:val="ED144534A9BB44CBB2DF50F66CEE2F3F"/>
          </w:pPr>
          <w:r w:rsidRPr="00B361B2">
            <w:rPr>
              <w:rStyle w:val="PlaceholderText"/>
              <w:iCs/>
              <w:sz w:val="18"/>
              <w:szCs w:val="18"/>
            </w:rPr>
            <w:t>Choose an item.</w:t>
          </w:r>
        </w:p>
      </w:docPartBody>
    </w:docPart>
    <w:docPart>
      <w:docPartPr>
        <w:name w:val="424C9874C537409A99EF24CE0083E5B5"/>
        <w:category>
          <w:name w:val="General"/>
          <w:gallery w:val="placeholder"/>
        </w:category>
        <w:types>
          <w:type w:val="bbPlcHdr"/>
        </w:types>
        <w:behaviors>
          <w:behavior w:val="content"/>
        </w:behaviors>
        <w:guid w:val="{8D0D649D-F829-4C94-878A-7076D689DCC6}"/>
      </w:docPartPr>
      <w:docPartBody>
        <w:p w:rsidR="00447807" w:rsidRDefault="00783ED0">
          <w:pPr>
            <w:pStyle w:val="424C9874C537409A99EF24CE0083E5B5"/>
          </w:pPr>
          <w:r w:rsidRPr="00B361B2">
            <w:rPr>
              <w:rStyle w:val="PlaceholderText"/>
              <w:iCs/>
              <w:sz w:val="18"/>
              <w:szCs w:val="18"/>
            </w:rPr>
            <w:t>Choose an item.</w:t>
          </w:r>
        </w:p>
      </w:docPartBody>
    </w:docPart>
    <w:docPart>
      <w:docPartPr>
        <w:name w:val="49AFCE75B6AA4CE5ADDE384B1B6EBCB2"/>
        <w:category>
          <w:name w:val="General"/>
          <w:gallery w:val="placeholder"/>
        </w:category>
        <w:types>
          <w:type w:val="bbPlcHdr"/>
        </w:types>
        <w:behaviors>
          <w:behavior w:val="content"/>
        </w:behaviors>
        <w:guid w:val="{736AF3C5-0B80-4AA3-9247-0AFD88E80A3A}"/>
      </w:docPartPr>
      <w:docPartBody>
        <w:p w:rsidR="00447807" w:rsidRDefault="00783ED0">
          <w:pPr>
            <w:pStyle w:val="49AFCE75B6AA4CE5ADDE384B1B6EBCB2"/>
          </w:pPr>
          <w:r w:rsidRPr="00B361B2">
            <w:rPr>
              <w:rStyle w:val="PlaceholderText"/>
              <w:iCs/>
              <w:sz w:val="18"/>
              <w:szCs w:val="18"/>
            </w:rPr>
            <w:t>Choose an item.</w:t>
          </w:r>
        </w:p>
      </w:docPartBody>
    </w:docPart>
    <w:docPart>
      <w:docPartPr>
        <w:name w:val="550C04261A3B4A81B1FF6C7EE0477CB7"/>
        <w:category>
          <w:name w:val="General"/>
          <w:gallery w:val="placeholder"/>
        </w:category>
        <w:types>
          <w:type w:val="bbPlcHdr"/>
        </w:types>
        <w:behaviors>
          <w:behavior w:val="content"/>
        </w:behaviors>
        <w:guid w:val="{79D304C9-5282-4924-8BA5-6283D3755D08}"/>
      </w:docPartPr>
      <w:docPartBody>
        <w:p w:rsidR="00447807" w:rsidRDefault="00783ED0">
          <w:pPr>
            <w:pStyle w:val="550C04261A3B4A81B1FF6C7EE0477CB7"/>
          </w:pPr>
          <w:r w:rsidRPr="00B361B2">
            <w:rPr>
              <w:rStyle w:val="PlaceholderText"/>
              <w:rFonts w:asciiTheme="majorHAnsi" w:hAnsiTheme="majorHAnsi" w:cstheme="majorHAnsi"/>
              <w:iCs/>
              <w:sz w:val="18"/>
              <w:szCs w:val="18"/>
            </w:rPr>
            <w:t>Type here</w:t>
          </w:r>
        </w:p>
      </w:docPartBody>
    </w:docPart>
    <w:docPart>
      <w:docPartPr>
        <w:name w:val="F1508035863142EC94F98C50AF9F5306"/>
        <w:category>
          <w:name w:val="General"/>
          <w:gallery w:val="placeholder"/>
        </w:category>
        <w:types>
          <w:type w:val="bbPlcHdr"/>
        </w:types>
        <w:behaviors>
          <w:behavior w:val="content"/>
        </w:behaviors>
        <w:guid w:val="{C99DBC3F-C142-46C2-BD5D-4AB600FB30F8}"/>
      </w:docPartPr>
      <w:docPartBody>
        <w:p w:rsidR="00447807" w:rsidRDefault="00783ED0">
          <w:pPr>
            <w:pStyle w:val="F1508035863142EC94F98C50AF9F5306"/>
          </w:pPr>
          <w:r w:rsidRPr="00B361B2">
            <w:rPr>
              <w:rStyle w:val="PlaceholderText"/>
              <w:iCs/>
              <w:sz w:val="18"/>
              <w:szCs w:val="18"/>
            </w:rPr>
            <w:t>Choose an item.</w:t>
          </w:r>
        </w:p>
      </w:docPartBody>
    </w:docPart>
    <w:docPart>
      <w:docPartPr>
        <w:name w:val="2966EE0E78DA4C4BBC52C2C9510E3F94"/>
        <w:category>
          <w:name w:val="General"/>
          <w:gallery w:val="placeholder"/>
        </w:category>
        <w:types>
          <w:type w:val="bbPlcHdr"/>
        </w:types>
        <w:behaviors>
          <w:behavior w:val="content"/>
        </w:behaviors>
        <w:guid w:val="{9CF078C2-ADD2-4230-9F83-9086E817E639}"/>
      </w:docPartPr>
      <w:docPartBody>
        <w:p w:rsidR="00447807" w:rsidRDefault="00783ED0">
          <w:pPr>
            <w:pStyle w:val="2966EE0E78DA4C4BBC52C2C9510E3F94"/>
          </w:pPr>
          <w:r w:rsidRPr="00B361B2">
            <w:rPr>
              <w:rStyle w:val="PlaceholderText"/>
              <w:iCs/>
              <w:sz w:val="18"/>
              <w:szCs w:val="18"/>
            </w:rPr>
            <w:t>Choose an item.</w:t>
          </w:r>
        </w:p>
      </w:docPartBody>
    </w:docPart>
    <w:docPart>
      <w:docPartPr>
        <w:name w:val="AFF1BD040180470EA81D6A6FA7CC7B9A"/>
        <w:category>
          <w:name w:val="General"/>
          <w:gallery w:val="placeholder"/>
        </w:category>
        <w:types>
          <w:type w:val="bbPlcHdr"/>
        </w:types>
        <w:behaviors>
          <w:behavior w:val="content"/>
        </w:behaviors>
        <w:guid w:val="{A72FB7E0-DB40-4D1C-B822-D2A7D490D85E}"/>
      </w:docPartPr>
      <w:docPartBody>
        <w:p w:rsidR="00447807" w:rsidRDefault="00783ED0">
          <w:pPr>
            <w:pStyle w:val="AFF1BD040180470EA81D6A6FA7CC7B9A"/>
          </w:pPr>
          <w:r w:rsidRPr="00B361B2">
            <w:rPr>
              <w:rStyle w:val="PlaceholderText"/>
              <w:iCs/>
              <w:sz w:val="18"/>
              <w:szCs w:val="18"/>
            </w:rPr>
            <w:t>Choose an item.</w:t>
          </w:r>
        </w:p>
      </w:docPartBody>
    </w:docPart>
    <w:docPart>
      <w:docPartPr>
        <w:name w:val="C84897D2C2DC45178F1E62B69521D1E9"/>
        <w:category>
          <w:name w:val="General"/>
          <w:gallery w:val="placeholder"/>
        </w:category>
        <w:types>
          <w:type w:val="bbPlcHdr"/>
        </w:types>
        <w:behaviors>
          <w:behavior w:val="content"/>
        </w:behaviors>
        <w:guid w:val="{65EB9A1B-5778-4122-81EE-290A965EECB0}"/>
      </w:docPartPr>
      <w:docPartBody>
        <w:p w:rsidR="00447807" w:rsidRDefault="00783ED0">
          <w:pPr>
            <w:pStyle w:val="C84897D2C2DC45178F1E62B69521D1E9"/>
          </w:pPr>
          <w:r w:rsidRPr="00B361B2">
            <w:rPr>
              <w:rStyle w:val="PlaceholderText"/>
              <w:rFonts w:asciiTheme="majorHAnsi" w:hAnsiTheme="majorHAnsi" w:cstheme="majorHAnsi"/>
              <w:iCs/>
              <w:sz w:val="18"/>
              <w:szCs w:val="18"/>
            </w:rPr>
            <w:t>Type here</w:t>
          </w:r>
        </w:p>
      </w:docPartBody>
    </w:docPart>
    <w:docPart>
      <w:docPartPr>
        <w:name w:val="AC3AEE1ED8974860B2AD4E7BFAC2431C"/>
        <w:category>
          <w:name w:val="General"/>
          <w:gallery w:val="placeholder"/>
        </w:category>
        <w:types>
          <w:type w:val="bbPlcHdr"/>
        </w:types>
        <w:behaviors>
          <w:behavior w:val="content"/>
        </w:behaviors>
        <w:guid w:val="{EBA6D170-1019-4B03-8517-CE7CB825E237}"/>
      </w:docPartPr>
      <w:docPartBody>
        <w:p w:rsidR="00447807" w:rsidRDefault="00783ED0">
          <w:pPr>
            <w:pStyle w:val="AC3AEE1ED8974860B2AD4E7BFAC2431C"/>
          </w:pPr>
          <w:r w:rsidRPr="00B361B2">
            <w:rPr>
              <w:rStyle w:val="PlaceholderText"/>
              <w:iCs/>
              <w:sz w:val="18"/>
              <w:szCs w:val="18"/>
            </w:rPr>
            <w:t>Choose an item.</w:t>
          </w:r>
        </w:p>
      </w:docPartBody>
    </w:docPart>
    <w:docPart>
      <w:docPartPr>
        <w:name w:val="FD146DBD5DA9469B9E1BE6C07889BE6D"/>
        <w:category>
          <w:name w:val="General"/>
          <w:gallery w:val="placeholder"/>
        </w:category>
        <w:types>
          <w:type w:val="bbPlcHdr"/>
        </w:types>
        <w:behaviors>
          <w:behavior w:val="content"/>
        </w:behaviors>
        <w:guid w:val="{74A47531-6B0E-4589-8E99-3E1E14404052}"/>
      </w:docPartPr>
      <w:docPartBody>
        <w:p w:rsidR="00447807" w:rsidRDefault="00783ED0">
          <w:pPr>
            <w:pStyle w:val="FD146DBD5DA9469B9E1BE6C07889BE6D"/>
          </w:pPr>
          <w:r w:rsidRPr="00B361B2">
            <w:rPr>
              <w:rStyle w:val="PlaceholderText"/>
              <w:iCs/>
              <w:sz w:val="18"/>
              <w:szCs w:val="18"/>
            </w:rPr>
            <w:t>Choose an item.</w:t>
          </w:r>
        </w:p>
      </w:docPartBody>
    </w:docPart>
    <w:docPart>
      <w:docPartPr>
        <w:name w:val="63DB886A792649A98F65CB58AD94672B"/>
        <w:category>
          <w:name w:val="General"/>
          <w:gallery w:val="placeholder"/>
        </w:category>
        <w:types>
          <w:type w:val="bbPlcHdr"/>
        </w:types>
        <w:behaviors>
          <w:behavior w:val="content"/>
        </w:behaviors>
        <w:guid w:val="{0943A7B3-DE7E-4CAB-88A6-82381DA3F613}"/>
      </w:docPartPr>
      <w:docPartBody>
        <w:p w:rsidR="00447807" w:rsidRDefault="00783ED0">
          <w:pPr>
            <w:pStyle w:val="63DB886A792649A98F65CB58AD94672B"/>
          </w:pPr>
          <w:r w:rsidRPr="00B361B2">
            <w:rPr>
              <w:rStyle w:val="PlaceholderText"/>
              <w:iCs/>
              <w:sz w:val="18"/>
              <w:szCs w:val="18"/>
            </w:rPr>
            <w:t>Choose an item.</w:t>
          </w:r>
        </w:p>
      </w:docPartBody>
    </w:docPart>
    <w:docPart>
      <w:docPartPr>
        <w:name w:val="B5705F7827B244E9BB06932CC74C6C80"/>
        <w:category>
          <w:name w:val="General"/>
          <w:gallery w:val="placeholder"/>
        </w:category>
        <w:types>
          <w:type w:val="bbPlcHdr"/>
        </w:types>
        <w:behaviors>
          <w:behavior w:val="content"/>
        </w:behaviors>
        <w:guid w:val="{D83D3A9A-FFB8-40FB-94A8-0B570613BAEF}"/>
      </w:docPartPr>
      <w:docPartBody>
        <w:p w:rsidR="00447807" w:rsidRDefault="00783ED0">
          <w:pPr>
            <w:pStyle w:val="B5705F7827B244E9BB06932CC74C6C80"/>
          </w:pPr>
          <w:r w:rsidRPr="00B361B2">
            <w:rPr>
              <w:rStyle w:val="PlaceholderText"/>
              <w:rFonts w:asciiTheme="majorHAnsi" w:hAnsiTheme="majorHAnsi" w:cstheme="majorHAnsi"/>
              <w:iCs/>
              <w:sz w:val="18"/>
              <w:szCs w:val="18"/>
            </w:rPr>
            <w:t>Type here</w:t>
          </w:r>
        </w:p>
      </w:docPartBody>
    </w:docPart>
    <w:docPart>
      <w:docPartPr>
        <w:name w:val="0D9A7A327C9F4BA6AA374FFCAE3963A6"/>
        <w:category>
          <w:name w:val="General"/>
          <w:gallery w:val="placeholder"/>
        </w:category>
        <w:types>
          <w:type w:val="bbPlcHdr"/>
        </w:types>
        <w:behaviors>
          <w:behavior w:val="content"/>
        </w:behaviors>
        <w:guid w:val="{3DCED908-D034-4B79-94E4-007DCCD537A8}"/>
      </w:docPartPr>
      <w:docPartBody>
        <w:p w:rsidR="00447807" w:rsidRDefault="00783ED0">
          <w:pPr>
            <w:pStyle w:val="0D9A7A327C9F4BA6AA374FFCAE3963A6"/>
          </w:pPr>
          <w:r w:rsidRPr="00B361B2">
            <w:rPr>
              <w:rStyle w:val="PlaceholderText"/>
              <w:iCs/>
              <w:sz w:val="18"/>
              <w:szCs w:val="18"/>
            </w:rPr>
            <w:t>Choose an item.</w:t>
          </w:r>
        </w:p>
      </w:docPartBody>
    </w:docPart>
    <w:docPart>
      <w:docPartPr>
        <w:name w:val="377686F93E2642F98F4BCCD272538B6F"/>
        <w:category>
          <w:name w:val="General"/>
          <w:gallery w:val="placeholder"/>
        </w:category>
        <w:types>
          <w:type w:val="bbPlcHdr"/>
        </w:types>
        <w:behaviors>
          <w:behavior w:val="content"/>
        </w:behaviors>
        <w:guid w:val="{2ADB6E84-D22F-4BF8-9315-2705C9349B92}"/>
      </w:docPartPr>
      <w:docPartBody>
        <w:p w:rsidR="00447807" w:rsidRDefault="00783ED0">
          <w:pPr>
            <w:pStyle w:val="377686F93E2642F98F4BCCD272538B6F"/>
          </w:pPr>
          <w:r w:rsidRPr="00B361B2">
            <w:rPr>
              <w:rStyle w:val="PlaceholderText"/>
              <w:iCs/>
              <w:sz w:val="18"/>
              <w:szCs w:val="18"/>
            </w:rPr>
            <w:t>Choose an item.</w:t>
          </w:r>
        </w:p>
      </w:docPartBody>
    </w:docPart>
    <w:docPart>
      <w:docPartPr>
        <w:name w:val="64A2AAB9DBA544C3ACD445940AB9189C"/>
        <w:category>
          <w:name w:val="General"/>
          <w:gallery w:val="placeholder"/>
        </w:category>
        <w:types>
          <w:type w:val="bbPlcHdr"/>
        </w:types>
        <w:behaviors>
          <w:behavior w:val="content"/>
        </w:behaviors>
        <w:guid w:val="{3EC7C1D2-1BC9-4C79-8DE4-1B084ECAD88D}"/>
      </w:docPartPr>
      <w:docPartBody>
        <w:p w:rsidR="00447807" w:rsidRDefault="00783ED0">
          <w:pPr>
            <w:pStyle w:val="64A2AAB9DBA544C3ACD445940AB9189C"/>
          </w:pPr>
          <w:r w:rsidRPr="00B361B2">
            <w:rPr>
              <w:rStyle w:val="PlaceholderText"/>
              <w:iCs/>
              <w:sz w:val="18"/>
              <w:szCs w:val="18"/>
            </w:rPr>
            <w:t>Choose an item.</w:t>
          </w:r>
        </w:p>
      </w:docPartBody>
    </w:docPart>
    <w:docPart>
      <w:docPartPr>
        <w:name w:val="1B809D447BD040C4832E56084FD5238B"/>
        <w:category>
          <w:name w:val="General"/>
          <w:gallery w:val="placeholder"/>
        </w:category>
        <w:types>
          <w:type w:val="bbPlcHdr"/>
        </w:types>
        <w:behaviors>
          <w:behavior w:val="content"/>
        </w:behaviors>
        <w:guid w:val="{68768F20-97C5-4367-B715-10B02D293CB0}"/>
      </w:docPartPr>
      <w:docPartBody>
        <w:p w:rsidR="00447807" w:rsidRDefault="00783ED0">
          <w:pPr>
            <w:pStyle w:val="1B809D447BD040C4832E56084FD5238B"/>
          </w:pPr>
          <w:r w:rsidRPr="00B361B2">
            <w:rPr>
              <w:rStyle w:val="PlaceholderText"/>
              <w:rFonts w:asciiTheme="majorHAnsi" w:hAnsiTheme="majorHAnsi" w:cstheme="majorHAnsi"/>
              <w:iCs/>
              <w:sz w:val="18"/>
              <w:szCs w:val="18"/>
            </w:rPr>
            <w:t>Type here</w:t>
          </w:r>
        </w:p>
      </w:docPartBody>
    </w:docPart>
    <w:docPart>
      <w:docPartPr>
        <w:name w:val="24C0BC09119441C4930AF001E75F9082"/>
        <w:category>
          <w:name w:val="General"/>
          <w:gallery w:val="placeholder"/>
        </w:category>
        <w:types>
          <w:type w:val="bbPlcHdr"/>
        </w:types>
        <w:behaviors>
          <w:behavior w:val="content"/>
        </w:behaviors>
        <w:guid w:val="{67147127-AA82-44F3-A476-43566A026812}"/>
      </w:docPartPr>
      <w:docPartBody>
        <w:p w:rsidR="00447807" w:rsidRDefault="00783ED0">
          <w:pPr>
            <w:pStyle w:val="24C0BC09119441C4930AF001E75F9082"/>
          </w:pPr>
          <w:r w:rsidRPr="00B361B2">
            <w:rPr>
              <w:rStyle w:val="PlaceholderText"/>
              <w:iCs/>
              <w:sz w:val="18"/>
              <w:szCs w:val="18"/>
            </w:rPr>
            <w:t>Choose an item.</w:t>
          </w:r>
        </w:p>
      </w:docPartBody>
    </w:docPart>
    <w:docPart>
      <w:docPartPr>
        <w:name w:val="1712E4073EE440C9A7EDF550DA4E5C5B"/>
        <w:category>
          <w:name w:val="General"/>
          <w:gallery w:val="placeholder"/>
        </w:category>
        <w:types>
          <w:type w:val="bbPlcHdr"/>
        </w:types>
        <w:behaviors>
          <w:behavior w:val="content"/>
        </w:behaviors>
        <w:guid w:val="{676ABF31-1712-4CCF-8CEA-182B653C189E}"/>
      </w:docPartPr>
      <w:docPartBody>
        <w:p w:rsidR="00447807" w:rsidRDefault="00783ED0">
          <w:pPr>
            <w:pStyle w:val="1712E4073EE440C9A7EDF550DA4E5C5B"/>
          </w:pPr>
          <w:r w:rsidRPr="00B361B2">
            <w:rPr>
              <w:rStyle w:val="PlaceholderText"/>
              <w:iCs/>
              <w:sz w:val="18"/>
              <w:szCs w:val="18"/>
            </w:rPr>
            <w:t>Choose an item.</w:t>
          </w:r>
        </w:p>
      </w:docPartBody>
    </w:docPart>
    <w:docPart>
      <w:docPartPr>
        <w:name w:val="E14D2908F65949A3933556746C93745D"/>
        <w:category>
          <w:name w:val="General"/>
          <w:gallery w:val="placeholder"/>
        </w:category>
        <w:types>
          <w:type w:val="bbPlcHdr"/>
        </w:types>
        <w:behaviors>
          <w:behavior w:val="content"/>
        </w:behaviors>
        <w:guid w:val="{07844494-E5FA-4304-9732-E737C90A41E7}"/>
      </w:docPartPr>
      <w:docPartBody>
        <w:p w:rsidR="00447807" w:rsidRDefault="00783ED0">
          <w:pPr>
            <w:pStyle w:val="E14D2908F65949A3933556746C93745D"/>
          </w:pPr>
          <w:r w:rsidRPr="00B361B2">
            <w:rPr>
              <w:rStyle w:val="PlaceholderText"/>
              <w:iCs/>
              <w:sz w:val="18"/>
              <w:szCs w:val="18"/>
            </w:rPr>
            <w:t>Choose an item.</w:t>
          </w:r>
        </w:p>
      </w:docPartBody>
    </w:docPart>
    <w:docPart>
      <w:docPartPr>
        <w:name w:val="B47DA73C054742BC9064549CCD74BA6F"/>
        <w:category>
          <w:name w:val="General"/>
          <w:gallery w:val="placeholder"/>
        </w:category>
        <w:types>
          <w:type w:val="bbPlcHdr"/>
        </w:types>
        <w:behaviors>
          <w:behavior w:val="content"/>
        </w:behaviors>
        <w:guid w:val="{FA30E9A1-CD47-4BC2-ADBA-44352C21BAD5}"/>
      </w:docPartPr>
      <w:docPartBody>
        <w:p w:rsidR="00447807" w:rsidRDefault="00783ED0">
          <w:pPr>
            <w:pStyle w:val="B47DA73C054742BC9064549CCD74BA6F"/>
          </w:pPr>
          <w:r w:rsidRPr="00B361B2">
            <w:rPr>
              <w:rStyle w:val="PlaceholderText"/>
              <w:rFonts w:asciiTheme="majorHAnsi" w:hAnsiTheme="majorHAnsi" w:cstheme="majorHAnsi"/>
              <w:iCs/>
              <w:sz w:val="18"/>
              <w:szCs w:val="18"/>
            </w:rPr>
            <w:t>Type here</w:t>
          </w:r>
        </w:p>
      </w:docPartBody>
    </w:docPart>
    <w:docPart>
      <w:docPartPr>
        <w:name w:val="766AADBE634149FEA00A5AD01D3FC8DD"/>
        <w:category>
          <w:name w:val="General"/>
          <w:gallery w:val="placeholder"/>
        </w:category>
        <w:types>
          <w:type w:val="bbPlcHdr"/>
        </w:types>
        <w:behaviors>
          <w:behavior w:val="content"/>
        </w:behaviors>
        <w:guid w:val="{7D6CCF48-682E-44BF-8172-30666D52595E}"/>
      </w:docPartPr>
      <w:docPartBody>
        <w:p w:rsidR="00447807" w:rsidRDefault="00783ED0">
          <w:pPr>
            <w:pStyle w:val="766AADBE634149FEA00A5AD01D3FC8DD"/>
          </w:pPr>
          <w:r w:rsidRPr="00B361B2">
            <w:rPr>
              <w:rStyle w:val="PlaceholderText"/>
              <w:iCs/>
              <w:sz w:val="18"/>
              <w:szCs w:val="18"/>
            </w:rPr>
            <w:t>Choose an item.</w:t>
          </w:r>
        </w:p>
      </w:docPartBody>
    </w:docPart>
    <w:docPart>
      <w:docPartPr>
        <w:name w:val="41596D59488D4A1CAC252584395AF88D"/>
        <w:category>
          <w:name w:val="General"/>
          <w:gallery w:val="placeholder"/>
        </w:category>
        <w:types>
          <w:type w:val="bbPlcHdr"/>
        </w:types>
        <w:behaviors>
          <w:behavior w:val="content"/>
        </w:behaviors>
        <w:guid w:val="{B02B04A6-1FF8-437E-9257-848F75739392}"/>
      </w:docPartPr>
      <w:docPartBody>
        <w:p w:rsidR="00447807" w:rsidRDefault="00783ED0">
          <w:pPr>
            <w:pStyle w:val="41596D59488D4A1CAC252584395AF88D"/>
          </w:pPr>
          <w:r w:rsidRPr="00B361B2">
            <w:rPr>
              <w:rStyle w:val="PlaceholderText"/>
              <w:iCs/>
              <w:sz w:val="18"/>
              <w:szCs w:val="18"/>
            </w:rPr>
            <w:t>Choose an item.</w:t>
          </w:r>
        </w:p>
      </w:docPartBody>
    </w:docPart>
    <w:docPart>
      <w:docPartPr>
        <w:name w:val="19C924FC815343C69CE497E9E65DBEB2"/>
        <w:category>
          <w:name w:val="General"/>
          <w:gallery w:val="placeholder"/>
        </w:category>
        <w:types>
          <w:type w:val="bbPlcHdr"/>
        </w:types>
        <w:behaviors>
          <w:behavior w:val="content"/>
        </w:behaviors>
        <w:guid w:val="{DE5D1A5D-BD3F-481A-8F78-57A1904CF833}"/>
      </w:docPartPr>
      <w:docPartBody>
        <w:p w:rsidR="00447807" w:rsidRDefault="00783ED0">
          <w:pPr>
            <w:pStyle w:val="19C924FC815343C69CE497E9E65DBEB2"/>
          </w:pPr>
          <w:r w:rsidRPr="00B361B2">
            <w:rPr>
              <w:rStyle w:val="PlaceholderText"/>
              <w:iCs/>
              <w:sz w:val="18"/>
              <w:szCs w:val="18"/>
            </w:rPr>
            <w:t>Choose an item.</w:t>
          </w:r>
        </w:p>
      </w:docPartBody>
    </w:docPart>
    <w:docPart>
      <w:docPartPr>
        <w:name w:val="9430B0A745A747858A905FCABC3DB188"/>
        <w:category>
          <w:name w:val="General"/>
          <w:gallery w:val="placeholder"/>
        </w:category>
        <w:types>
          <w:type w:val="bbPlcHdr"/>
        </w:types>
        <w:behaviors>
          <w:behavior w:val="content"/>
        </w:behaviors>
        <w:guid w:val="{D7FC2EB7-AB40-4B45-A6C6-019B4F88FBD3}"/>
      </w:docPartPr>
      <w:docPartBody>
        <w:p w:rsidR="00447807" w:rsidRDefault="00783ED0">
          <w:pPr>
            <w:pStyle w:val="9430B0A745A747858A905FCABC3DB188"/>
          </w:pPr>
          <w:r w:rsidRPr="00B361B2">
            <w:rPr>
              <w:rStyle w:val="PlaceholderText"/>
              <w:rFonts w:asciiTheme="majorHAnsi" w:hAnsiTheme="majorHAnsi" w:cstheme="majorHAnsi"/>
              <w:iCs/>
              <w:sz w:val="18"/>
              <w:szCs w:val="18"/>
            </w:rPr>
            <w:t>Type here</w:t>
          </w:r>
        </w:p>
      </w:docPartBody>
    </w:docPart>
    <w:docPart>
      <w:docPartPr>
        <w:name w:val="94F1BDBEE4C845B8B5CA4E7D93153609"/>
        <w:category>
          <w:name w:val="General"/>
          <w:gallery w:val="placeholder"/>
        </w:category>
        <w:types>
          <w:type w:val="bbPlcHdr"/>
        </w:types>
        <w:behaviors>
          <w:behavior w:val="content"/>
        </w:behaviors>
        <w:guid w:val="{B673CD8E-A417-45CB-81FC-1B35DE1EF2E7}"/>
      </w:docPartPr>
      <w:docPartBody>
        <w:p w:rsidR="00447807" w:rsidRDefault="00783ED0">
          <w:pPr>
            <w:pStyle w:val="94F1BDBEE4C845B8B5CA4E7D93153609"/>
          </w:pPr>
          <w:r w:rsidRPr="00B361B2">
            <w:rPr>
              <w:rStyle w:val="PlaceholderText"/>
              <w:iCs/>
              <w:sz w:val="18"/>
              <w:szCs w:val="18"/>
            </w:rPr>
            <w:t>Choose an item.</w:t>
          </w:r>
        </w:p>
      </w:docPartBody>
    </w:docPart>
    <w:docPart>
      <w:docPartPr>
        <w:name w:val="5FC85028376343C892C13072FB59EBF3"/>
        <w:category>
          <w:name w:val="General"/>
          <w:gallery w:val="placeholder"/>
        </w:category>
        <w:types>
          <w:type w:val="bbPlcHdr"/>
        </w:types>
        <w:behaviors>
          <w:behavior w:val="content"/>
        </w:behaviors>
        <w:guid w:val="{C3C135EC-4D2A-4F39-BD81-1AE0461846C3}"/>
      </w:docPartPr>
      <w:docPartBody>
        <w:p w:rsidR="00447807" w:rsidRDefault="00783ED0">
          <w:pPr>
            <w:pStyle w:val="5FC85028376343C892C13072FB59EBF3"/>
          </w:pPr>
          <w:r w:rsidRPr="00B361B2">
            <w:rPr>
              <w:rStyle w:val="PlaceholderText"/>
              <w:iCs/>
              <w:sz w:val="18"/>
              <w:szCs w:val="18"/>
            </w:rPr>
            <w:t>Choose an item.</w:t>
          </w:r>
        </w:p>
      </w:docPartBody>
    </w:docPart>
    <w:docPart>
      <w:docPartPr>
        <w:name w:val="8AC476B50FE54B9C9C15D3A34C9EA979"/>
        <w:category>
          <w:name w:val="General"/>
          <w:gallery w:val="placeholder"/>
        </w:category>
        <w:types>
          <w:type w:val="bbPlcHdr"/>
        </w:types>
        <w:behaviors>
          <w:behavior w:val="content"/>
        </w:behaviors>
        <w:guid w:val="{DF203789-632B-4EFC-917D-CB652A648F44}"/>
      </w:docPartPr>
      <w:docPartBody>
        <w:p w:rsidR="00447807" w:rsidRDefault="00783ED0">
          <w:pPr>
            <w:pStyle w:val="8AC476B50FE54B9C9C15D3A34C9EA979"/>
          </w:pPr>
          <w:r w:rsidRPr="00B361B2">
            <w:rPr>
              <w:rStyle w:val="PlaceholderText"/>
              <w:iCs/>
              <w:sz w:val="18"/>
              <w:szCs w:val="18"/>
            </w:rPr>
            <w:t>Choose an item.</w:t>
          </w:r>
        </w:p>
      </w:docPartBody>
    </w:docPart>
    <w:docPart>
      <w:docPartPr>
        <w:name w:val="66DBF311404A46D6AB7F2919FE2D0955"/>
        <w:category>
          <w:name w:val="General"/>
          <w:gallery w:val="placeholder"/>
        </w:category>
        <w:types>
          <w:type w:val="bbPlcHdr"/>
        </w:types>
        <w:behaviors>
          <w:behavior w:val="content"/>
        </w:behaviors>
        <w:guid w:val="{65D16212-D82C-4E2E-BEE0-4C109CE885ED}"/>
      </w:docPartPr>
      <w:docPartBody>
        <w:p w:rsidR="00447807" w:rsidRDefault="00783ED0">
          <w:pPr>
            <w:pStyle w:val="66DBF311404A46D6AB7F2919FE2D0955"/>
          </w:pPr>
          <w:r w:rsidRPr="00B361B2">
            <w:rPr>
              <w:rStyle w:val="PlaceholderText"/>
              <w:rFonts w:asciiTheme="majorHAnsi" w:hAnsiTheme="majorHAnsi" w:cstheme="majorHAnsi"/>
              <w:iCs/>
              <w:sz w:val="18"/>
              <w:szCs w:val="18"/>
            </w:rPr>
            <w:t>Type here</w:t>
          </w:r>
        </w:p>
      </w:docPartBody>
    </w:docPart>
    <w:docPart>
      <w:docPartPr>
        <w:name w:val="B85F3FEFC72440378E27AC799ECD5C2A"/>
        <w:category>
          <w:name w:val="General"/>
          <w:gallery w:val="placeholder"/>
        </w:category>
        <w:types>
          <w:type w:val="bbPlcHdr"/>
        </w:types>
        <w:behaviors>
          <w:behavior w:val="content"/>
        </w:behaviors>
        <w:guid w:val="{4D1025B4-2BA8-4FA3-B6CD-8C887F676A1E}"/>
      </w:docPartPr>
      <w:docPartBody>
        <w:p w:rsidR="00447807" w:rsidRDefault="00783ED0">
          <w:pPr>
            <w:pStyle w:val="B85F3FEFC72440378E27AC799ECD5C2A"/>
          </w:pPr>
          <w:r w:rsidRPr="00B361B2">
            <w:rPr>
              <w:rStyle w:val="PlaceholderText"/>
              <w:iCs/>
              <w:sz w:val="18"/>
              <w:szCs w:val="18"/>
            </w:rPr>
            <w:t>Choose an item.</w:t>
          </w:r>
        </w:p>
      </w:docPartBody>
    </w:docPart>
    <w:docPart>
      <w:docPartPr>
        <w:name w:val="58BF0F2912674A908EA913B3D0141977"/>
        <w:category>
          <w:name w:val="General"/>
          <w:gallery w:val="placeholder"/>
        </w:category>
        <w:types>
          <w:type w:val="bbPlcHdr"/>
        </w:types>
        <w:behaviors>
          <w:behavior w:val="content"/>
        </w:behaviors>
        <w:guid w:val="{8BED263A-117E-4C94-A50A-3BDCCD466E92}"/>
      </w:docPartPr>
      <w:docPartBody>
        <w:p w:rsidR="00447807" w:rsidRDefault="00783ED0">
          <w:pPr>
            <w:pStyle w:val="58BF0F2912674A908EA913B3D0141977"/>
          </w:pPr>
          <w:r w:rsidRPr="00B361B2">
            <w:rPr>
              <w:rStyle w:val="PlaceholderText"/>
              <w:iCs/>
              <w:sz w:val="18"/>
              <w:szCs w:val="18"/>
            </w:rPr>
            <w:t>Choose an item.</w:t>
          </w:r>
        </w:p>
      </w:docPartBody>
    </w:docPart>
    <w:docPart>
      <w:docPartPr>
        <w:name w:val="46F418D70E0940589FD47D6D52571C74"/>
        <w:category>
          <w:name w:val="General"/>
          <w:gallery w:val="placeholder"/>
        </w:category>
        <w:types>
          <w:type w:val="bbPlcHdr"/>
        </w:types>
        <w:behaviors>
          <w:behavior w:val="content"/>
        </w:behaviors>
        <w:guid w:val="{800EE217-64C3-4F8C-8FDF-7702247DDA1A}"/>
      </w:docPartPr>
      <w:docPartBody>
        <w:p w:rsidR="00447807" w:rsidRDefault="00783ED0">
          <w:pPr>
            <w:pStyle w:val="46F418D70E0940589FD47D6D52571C74"/>
          </w:pPr>
          <w:r w:rsidRPr="00B361B2">
            <w:rPr>
              <w:rStyle w:val="PlaceholderText"/>
              <w:iCs/>
              <w:sz w:val="18"/>
              <w:szCs w:val="18"/>
            </w:rPr>
            <w:t>Choose an item.</w:t>
          </w:r>
        </w:p>
      </w:docPartBody>
    </w:docPart>
    <w:docPart>
      <w:docPartPr>
        <w:name w:val="1D6913EA4D0A49C0915EBCBA1BA4564A"/>
        <w:category>
          <w:name w:val="General"/>
          <w:gallery w:val="placeholder"/>
        </w:category>
        <w:types>
          <w:type w:val="bbPlcHdr"/>
        </w:types>
        <w:behaviors>
          <w:behavior w:val="content"/>
        </w:behaviors>
        <w:guid w:val="{E8F2C174-C935-4C40-A903-46F990ECE732}"/>
      </w:docPartPr>
      <w:docPartBody>
        <w:p w:rsidR="00447807" w:rsidRDefault="00783ED0">
          <w:pPr>
            <w:pStyle w:val="1D6913EA4D0A49C0915EBCBA1BA4564A"/>
          </w:pPr>
          <w:r w:rsidRPr="00B361B2">
            <w:rPr>
              <w:rStyle w:val="PlaceholderText"/>
              <w:rFonts w:asciiTheme="majorHAnsi" w:hAnsiTheme="majorHAnsi" w:cstheme="majorHAnsi"/>
              <w:iCs/>
              <w:sz w:val="18"/>
              <w:szCs w:val="18"/>
            </w:rPr>
            <w:t>Type here</w:t>
          </w:r>
        </w:p>
      </w:docPartBody>
    </w:docPart>
    <w:docPart>
      <w:docPartPr>
        <w:name w:val="12CBE5566F1749C183972250E8E348BC"/>
        <w:category>
          <w:name w:val="General"/>
          <w:gallery w:val="placeholder"/>
        </w:category>
        <w:types>
          <w:type w:val="bbPlcHdr"/>
        </w:types>
        <w:behaviors>
          <w:behavior w:val="content"/>
        </w:behaviors>
        <w:guid w:val="{5CD974C9-1166-490D-9C09-B16AC97A14EA}"/>
      </w:docPartPr>
      <w:docPartBody>
        <w:p w:rsidR="00447807" w:rsidRDefault="00783ED0">
          <w:pPr>
            <w:pStyle w:val="12CBE5566F1749C183972250E8E348BC"/>
          </w:pPr>
          <w:r w:rsidRPr="00B361B2">
            <w:rPr>
              <w:rStyle w:val="PlaceholderText"/>
              <w:iCs/>
              <w:sz w:val="18"/>
              <w:szCs w:val="18"/>
            </w:rPr>
            <w:t>Choose an item.</w:t>
          </w:r>
        </w:p>
      </w:docPartBody>
    </w:docPart>
    <w:docPart>
      <w:docPartPr>
        <w:name w:val="402B2264F8864E489B5FDD941E783256"/>
        <w:category>
          <w:name w:val="General"/>
          <w:gallery w:val="placeholder"/>
        </w:category>
        <w:types>
          <w:type w:val="bbPlcHdr"/>
        </w:types>
        <w:behaviors>
          <w:behavior w:val="content"/>
        </w:behaviors>
        <w:guid w:val="{A6CF78ED-1B27-4EBB-8CFC-05E905CFBE74}"/>
      </w:docPartPr>
      <w:docPartBody>
        <w:p w:rsidR="00447807" w:rsidRDefault="00783ED0">
          <w:pPr>
            <w:pStyle w:val="402B2264F8864E489B5FDD941E783256"/>
          </w:pPr>
          <w:r w:rsidRPr="00B361B2">
            <w:rPr>
              <w:rStyle w:val="PlaceholderText"/>
              <w:iCs/>
              <w:sz w:val="18"/>
              <w:szCs w:val="18"/>
            </w:rPr>
            <w:t>Choose an item.</w:t>
          </w:r>
        </w:p>
      </w:docPartBody>
    </w:docPart>
    <w:docPart>
      <w:docPartPr>
        <w:name w:val="39A9316EC06443799CBC0F3EE09CF962"/>
        <w:category>
          <w:name w:val="General"/>
          <w:gallery w:val="placeholder"/>
        </w:category>
        <w:types>
          <w:type w:val="bbPlcHdr"/>
        </w:types>
        <w:behaviors>
          <w:behavior w:val="content"/>
        </w:behaviors>
        <w:guid w:val="{46907788-C409-46FE-AEA5-115F7E6A7BF2}"/>
      </w:docPartPr>
      <w:docPartBody>
        <w:p w:rsidR="00447807" w:rsidRDefault="00783ED0">
          <w:pPr>
            <w:pStyle w:val="39A9316EC06443799CBC0F3EE09CF962"/>
          </w:pPr>
          <w:r w:rsidRPr="00B361B2">
            <w:rPr>
              <w:rStyle w:val="PlaceholderText"/>
              <w:iCs/>
              <w:sz w:val="18"/>
              <w:szCs w:val="18"/>
            </w:rPr>
            <w:t>Choose an item.</w:t>
          </w:r>
        </w:p>
      </w:docPartBody>
    </w:docPart>
    <w:docPart>
      <w:docPartPr>
        <w:name w:val="A603ECA459C84C948E89725BC287705C"/>
        <w:category>
          <w:name w:val="General"/>
          <w:gallery w:val="placeholder"/>
        </w:category>
        <w:types>
          <w:type w:val="bbPlcHdr"/>
        </w:types>
        <w:behaviors>
          <w:behavior w:val="content"/>
        </w:behaviors>
        <w:guid w:val="{7180602D-AB09-4A53-A1FD-F2DE0FAA2154}"/>
      </w:docPartPr>
      <w:docPartBody>
        <w:p w:rsidR="00447807" w:rsidRDefault="00783ED0">
          <w:pPr>
            <w:pStyle w:val="A603ECA459C84C948E89725BC287705C"/>
          </w:pPr>
          <w:r w:rsidRPr="00B361B2">
            <w:rPr>
              <w:rStyle w:val="PlaceholderText"/>
              <w:rFonts w:asciiTheme="majorHAnsi" w:hAnsiTheme="majorHAnsi" w:cstheme="majorHAnsi"/>
              <w:iCs/>
              <w:sz w:val="18"/>
              <w:szCs w:val="18"/>
            </w:rPr>
            <w:t>Type here</w:t>
          </w:r>
        </w:p>
      </w:docPartBody>
    </w:docPart>
    <w:docPart>
      <w:docPartPr>
        <w:name w:val="626122CB52B6462FACE9EB5158DED277"/>
        <w:category>
          <w:name w:val="General"/>
          <w:gallery w:val="placeholder"/>
        </w:category>
        <w:types>
          <w:type w:val="bbPlcHdr"/>
        </w:types>
        <w:behaviors>
          <w:behavior w:val="content"/>
        </w:behaviors>
        <w:guid w:val="{1D78E017-4F9A-4DBE-B828-82AF4DB66206}"/>
      </w:docPartPr>
      <w:docPartBody>
        <w:p w:rsidR="00447807" w:rsidRDefault="00783ED0">
          <w:pPr>
            <w:pStyle w:val="626122CB52B6462FACE9EB5158DED277"/>
          </w:pPr>
          <w:r w:rsidRPr="00B361B2">
            <w:rPr>
              <w:rStyle w:val="PlaceholderText"/>
              <w:iCs/>
              <w:sz w:val="18"/>
              <w:szCs w:val="18"/>
            </w:rPr>
            <w:t>Choose an item.</w:t>
          </w:r>
        </w:p>
      </w:docPartBody>
    </w:docPart>
    <w:docPart>
      <w:docPartPr>
        <w:name w:val="9B583C6ED1E04758B9194388E19F7E8D"/>
        <w:category>
          <w:name w:val="General"/>
          <w:gallery w:val="placeholder"/>
        </w:category>
        <w:types>
          <w:type w:val="bbPlcHdr"/>
        </w:types>
        <w:behaviors>
          <w:behavior w:val="content"/>
        </w:behaviors>
        <w:guid w:val="{AC352766-A9A7-4F03-95BA-1ECB37CFC95B}"/>
      </w:docPartPr>
      <w:docPartBody>
        <w:p w:rsidR="00447807" w:rsidRDefault="00783ED0">
          <w:pPr>
            <w:pStyle w:val="9B583C6ED1E04758B9194388E19F7E8D"/>
          </w:pPr>
          <w:r w:rsidRPr="00B361B2">
            <w:rPr>
              <w:rStyle w:val="PlaceholderText"/>
              <w:iCs/>
              <w:sz w:val="18"/>
              <w:szCs w:val="18"/>
            </w:rPr>
            <w:t>Choose an item.</w:t>
          </w:r>
        </w:p>
      </w:docPartBody>
    </w:docPart>
    <w:docPart>
      <w:docPartPr>
        <w:name w:val="8831A2844F614FE1949F669A6EB39A3B"/>
        <w:category>
          <w:name w:val="General"/>
          <w:gallery w:val="placeholder"/>
        </w:category>
        <w:types>
          <w:type w:val="bbPlcHdr"/>
        </w:types>
        <w:behaviors>
          <w:behavior w:val="content"/>
        </w:behaviors>
        <w:guid w:val="{F0A36AF0-FCE0-4060-B537-0D3283F980EB}"/>
      </w:docPartPr>
      <w:docPartBody>
        <w:p w:rsidR="00447807" w:rsidRDefault="00783ED0">
          <w:pPr>
            <w:pStyle w:val="8831A2844F614FE1949F669A6EB39A3B"/>
          </w:pPr>
          <w:r w:rsidRPr="00B361B2">
            <w:rPr>
              <w:rStyle w:val="PlaceholderText"/>
              <w:iCs/>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Calibri"/>
    <w:charset w:val="00"/>
    <w:family w:val="swiss"/>
    <w:pitch w:val="variable"/>
    <w:sig w:usb0="A00000AF" w:usb1="5000604B" w:usb2="00000000" w:usb3="00000000" w:csb0="00000093" w:csb1="00000000"/>
  </w:font>
  <w:font w:name="Daytona">
    <w:altName w:val="Daytona"/>
    <w:charset w:val="00"/>
    <w:family w:val="swiss"/>
    <w:pitch w:val="variable"/>
    <w:sig w:usb0="800002EF" w:usb1="0000000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807"/>
    <w:rsid w:val="00447807"/>
    <w:rsid w:val="0051413F"/>
    <w:rsid w:val="00783E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AFFA1A718814C3B800C12E2871C437B">
    <w:name w:val="6AFFA1A718814C3B800C12E2871C437B"/>
  </w:style>
  <w:style w:type="paragraph" w:customStyle="1" w:styleId="CAC20D7B07E446F0AB067171B38C555B">
    <w:name w:val="CAC20D7B07E446F0AB067171B38C555B"/>
  </w:style>
  <w:style w:type="paragraph" w:customStyle="1" w:styleId="A6B9197A532A41239455B2F537DFCF97">
    <w:name w:val="A6B9197A532A41239455B2F537DFCF97"/>
  </w:style>
  <w:style w:type="paragraph" w:customStyle="1" w:styleId="E38671577DCA409F8B5597E128D5E75C">
    <w:name w:val="E38671577DCA409F8B5597E128D5E75C"/>
  </w:style>
  <w:style w:type="paragraph" w:customStyle="1" w:styleId="211AC8C477E74CC88529CACC6F4D9B41">
    <w:name w:val="211AC8C477E74CC88529CACC6F4D9B41"/>
  </w:style>
  <w:style w:type="paragraph" w:customStyle="1" w:styleId="87B34780626446B0A0E79528D7751E12">
    <w:name w:val="87B34780626446B0A0E79528D7751E12"/>
  </w:style>
  <w:style w:type="paragraph" w:customStyle="1" w:styleId="9701CEF58ACF4062BEB90401D7B3C836">
    <w:name w:val="9701CEF58ACF4062BEB90401D7B3C836"/>
  </w:style>
  <w:style w:type="paragraph" w:customStyle="1" w:styleId="75044207594344ADBFA9D66566683BE6">
    <w:name w:val="75044207594344ADBFA9D66566683BE6"/>
  </w:style>
  <w:style w:type="paragraph" w:customStyle="1" w:styleId="74A7E582EA624523ACAB7D9E5FBFC394">
    <w:name w:val="74A7E582EA624523ACAB7D9E5FBFC394"/>
  </w:style>
  <w:style w:type="paragraph" w:customStyle="1" w:styleId="DDD481A478F649EF909DE5E2C0AA6120">
    <w:name w:val="DDD481A478F649EF909DE5E2C0AA6120"/>
  </w:style>
  <w:style w:type="paragraph" w:customStyle="1" w:styleId="B7C274D37B4D4DC7BEAD2652976C3A4A">
    <w:name w:val="B7C274D37B4D4DC7BEAD2652976C3A4A"/>
  </w:style>
  <w:style w:type="paragraph" w:customStyle="1" w:styleId="BC5FF05A51FA431EAF711196665F9106">
    <w:name w:val="BC5FF05A51FA431EAF711196665F9106"/>
  </w:style>
  <w:style w:type="paragraph" w:customStyle="1" w:styleId="FE6C0558B55349BE8C6094AA89AF5953">
    <w:name w:val="FE6C0558B55349BE8C6094AA89AF5953"/>
  </w:style>
  <w:style w:type="paragraph" w:customStyle="1" w:styleId="BA046DD0B72948348BDA5F39E806E251">
    <w:name w:val="BA046DD0B72948348BDA5F39E806E251"/>
  </w:style>
  <w:style w:type="paragraph" w:customStyle="1" w:styleId="127DEFC125684D6BAA172CDFC4278C52">
    <w:name w:val="127DEFC125684D6BAA172CDFC4278C52"/>
  </w:style>
  <w:style w:type="paragraph" w:customStyle="1" w:styleId="5A8A028C26414D50A4107A247F49203E">
    <w:name w:val="5A8A028C26414D50A4107A247F49203E"/>
  </w:style>
  <w:style w:type="paragraph" w:customStyle="1" w:styleId="3807899DB8FE44CDAA2DF8D926C74F40">
    <w:name w:val="3807899DB8FE44CDAA2DF8D926C74F40"/>
  </w:style>
  <w:style w:type="paragraph" w:customStyle="1" w:styleId="BAC8823BFF4C47BFA4D1A29196FF0680">
    <w:name w:val="BAC8823BFF4C47BFA4D1A29196FF0680"/>
  </w:style>
  <w:style w:type="paragraph" w:customStyle="1" w:styleId="0C1777C9D874437CBB9CC489707F3C7E">
    <w:name w:val="0C1777C9D874437CBB9CC489707F3C7E"/>
  </w:style>
  <w:style w:type="paragraph" w:customStyle="1" w:styleId="E2AFB5EA6C7041238262FA8ADFD4608F">
    <w:name w:val="E2AFB5EA6C7041238262FA8ADFD4608F"/>
  </w:style>
  <w:style w:type="paragraph" w:customStyle="1" w:styleId="D95DC914963B4552AD79065CFE67A9CE">
    <w:name w:val="D95DC914963B4552AD79065CFE67A9CE"/>
  </w:style>
  <w:style w:type="paragraph" w:customStyle="1" w:styleId="C23D7888EDA54900820A4EBFCEF0FC48">
    <w:name w:val="C23D7888EDA54900820A4EBFCEF0FC48"/>
  </w:style>
  <w:style w:type="paragraph" w:customStyle="1" w:styleId="310B6A75A8624AB0AD8609AA2A10897E">
    <w:name w:val="310B6A75A8624AB0AD8609AA2A10897E"/>
  </w:style>
  <w:style w:type="paragraph" w:customStyle="1" w:styleId="FC7FED70652043BCAB5D5CD8631403B0">
    <w:name w:val="FC7FED70652043BCAB5D5CD8631403B0"/>
  </w:style>
  <w:style w:type="paragraph" w:customStyle="1" w:styleId="E8CD5170D48444AFB10401D68EFF11BF">
    <w:name w:val="E8CD5170D48444AFB10401D68EFF11BF"/>
  </w:style>
  <w:style w:type="paragraph" w:customStyle="1" w:styleId="917912CCEBE54C11867F29E8134A9C52">
    <w:name w:val="917912CCEBE54C11867F29E8134A9C52"/>
  </w:style>
  <w:style w:type="paragraph" w:customStyle="1" w:styleId="45A66D3CA6CB40D080B2F77D44EB6F96">
    <w:name w:val="45A66D3CA6CB40D080B2F77D44EB6F96"/>
  </w:style>
  <w:style w:type="paragraph" w:customStyle="1" w:styleId="A74A6A15E7E848729C587959960B1596">
    <w:name w:val="A74A6A15E7E848729C587959960B1596"/>
  </w:style>
  <w:style w:type="paragraph" w:customStyle="1" w:styleId="8D6A1D657CBC42A99D05F243A109DB28">
    <w:name w:val="8D6A1D657CBC42A99D05F243A109DB28"/>
  </w:style>
  <w:style w:type="paragraph" w:customStyle="1" w:styleId="FFAC513F44504956933CF8FA98B6183F">
    <w:name w:val="FFAC513F44504956933CF8FA98B6183F"/>
  </w:style>
  <w:style w:type="paragraph" w:customStyle="1" w:styleId="9B298BAC36A54E098EDC52FE614B8020">
    <w:name w:val="9B298BAC36A54E098EDC52FE614B8020"/>
  </w:style>
  <w:style w:type="paragraph" w:customStyle="1" w:styleId="73CE4F139D09419A9D834899638F11DB">
    <w:name w:val="73CE4F139D09419A9D834899638F11DB"/>
  </w:style>
  <w:style w:type="paragraph" w:customStyle="1" w:styleId="09F0F42C2B2147C9AE0DD5DC507DA40D">
    <w:name w:val="09F0F42C2B2147C9AE0DD5DC507DA40D"/>
  </w:style>
  <w:style w:type="paragraph" w:customStyle="1" w:styleId="A1E49570BFFD46EE9B325C2FF931864D">
    <w:name w:val="A1E49570BFFD46EE9B325C2FF931864D"/>
  </w:style>
  <w:style w:type="paragraph" w:customStyle="1" w:styleId="29F253E8B433466882534E0A22FD97FD">
    <w:name w:val="29F253E8B433466882534E0A22FD97FD"/>
  </w:style>
  <w:style w:type="paragraph" w:customStyle="1" w:styleId="B7FB08C0CFF4426595B076DB825CE723">
    <w:name w:val="B7FB08C0CFF4426595B076DB825CE723"/>
  </w:style>
  <w:style w:type="character" w:styleId="PlaceholderText">
    <w:name w:val="Placeholder Text"/>
    <w:basedOn w:val="DefaultParagraphFont"/>
    <w:uiPriority w:val="99"/>
    <w:semiHidden/>
    <w:rPr>
      <w:color w:val="808080"/>
    </w:rPr>
  </w:style>
  <w:style w:type="paragraph" w:customStyle="1" w:styleId="4974C4AA24B24870B42FAFABDE50EE85">
    <w:name w:val="4974C4AA24B24870B42FAFABDE50EE85"/>
  </w:style>
  <w:style w:type="paragraph" w:customStyle="1" w:styleId="FC0ADE95558F48D98D5A7115CC2B3819">
    <w:name w:val="FC0ADE95558F48D98D5A7115CC2B3819"/>
  </w:style>
  <w:style w:type="paragraph" w:customStyle="1" w:styleId="F81FC7B5E6444AE6973E264CD077CF8B">
    <w:name w:val="F81FC7B5E6444AE6973E264CD077CF8B"/>
  </w:style>
  <w:style w:type="paragraph" w:customStyle="1" w:styleId="94DE00F18805446292A2DD68C79FF939">
    <w:name w:val="94DE00F18805446292A2DD68C79FF939"/>
  </w:style>
  <w:style w:type="paragraph" w:customStyle="1" w:styleId="700608D296F2427B98BA962ED777E3F6">
    <w:name w:val="700608D296F2427B98BA962ED777E3F6"/>
  </w:style>
  <w:style w:type="paragraph" w:customStyle="1" w:styleId="74CE77DAA8D1418C933E258014CC49AC">
    <w:name w:val="74CE77DAA8D1418C933E258014CC49AC"/>
  </w:style>
  <w:style w:type="paragraph" w:customStyle="1" w:styleId="D9C366974DF243D6ACC68100CC6F979C">
    <w:name w:val="D9C366974DF243D6ACC68100CC6F979C"/>
  </w:style>
  <w:style w:type="paragraph" w:customStyle="1" w:styleId="BA834901BE2046D19EE62AD4A2493687">
    <w:name w:val="BA834901BE2046D19EE62AD4A2493687"/>
  </w:style>
  <w:style w:type="paragraph" w:customStyle="1" w:styleId="5EAA2285E42A442C90C47A0D9A176233">
    <w:name w:val="5EAA2285E42A442C90C47A0D9A176233"/>
  </w:style>
  <w:style w:type="paragraph" w:customStyle="1" w:styleId="2F628F8D9174465A9BF63DDE037B9452">
    <w:name w:val="2F628F8D9174465A9BF63DDE037B9452"/>
  </w:style>
  <w:style w:type="paragraph" w:customStyle="1" w:styleId="A4357B4283F3452C9FB0CA607F14A3E6">
    <w:name w:val="A4357B4283F3452C9FB0CA607F14A3E6"/>
  </w:style>
  <w:style w:type="paragraph" w:customStyle="1" w:styleId="E4C5281302554E438820053DB218D3FA">
    <w:name w:val="E4C5281302554E438820053DB218D3FA"/>
  </w:style>
  <w:style w:type="paragraph" w:customStyle="1" w:styleId="61AE9E342418407CA146BE241BADEDCB">
    <w:name w:val="61AE9E342418407CA146BE241BADEDCB"/>
  </w:style>
  <w:style w:type="paragraph" w:customStyle="1" w:styleId="AD6457E824234721889657C366526B67">
    <w:name w:val="AD6457E824234721889657C366526B67"/>
  </w:style>
  <w:style w:type="paragraph" w:customStyle="1" w:styleId="BCEED784CCBA41AA8BDFABC322EFE161">
    <w:name w:val="BCEED784CCBA41AA8BDFABC322EFE161"/>
  </w:style>
  <w:style w:type="paragraph" w:customStyle="1" w:styleId="79C0C131D4F3480CAE298026963C9C2F">
    <w:name w:val="79C0C131D4F3480CAE298026963C9C2F"/>
  </w:style>
  <w:style w:type="paragraph" w:customStyle="1" w:styleId="D355C71CE7884AE88727E03F956CC054">
    <w:name w:val="D355C71CE7884AE88727E03F956CC054"/>
  </w:style>
  <w:style w:type="paragraph" w:customStyle="1" w:styleId="CF26615F8D1941BD8BAFAC3DAC94C311">
    <w:name w:val="CF26615F8D1941BD8BAFAC3DAC94C311"/>
  </w:style>
  <w:style w:type="paragraph" w:customStyle="1" w:styleId="8C713F236BFE4E6AA5B1BD552CEFFDAF">
    <w:name w:val="8C713F236BFE4E6AA5B1BD552CEFFDAF"/>
  </w:style>
  <w:style w:type="paragraph" w:customStyle="1" w:styleId="34144747AF88446D8467C4C06413E45F">
    <w:name w:val="34144747AF88446D8467C4C06413E45F"/>
  </w:style>
  <w:style w:type="paragraph" w:customStyle="1" w:styleId="603C27709A36435A84AF4925250C1686">
    <w:name w:val="603C27709A36435A84AF4925250C1686"/>
  </w:style>
  <w:style w:type="paragraph" w:customStyle="1" w:styleId="24E34CFD9BA44A49AB4735BC7CF0CD3F">
    <w:name w:val="24E34CFD9BA44A49AB4735BC7CF0CD3F"/>
  </w:style>
  <w:style w:type="paragraph" w:customStyle="1" w:styleId="1A22F0FE030642E18132BB6F5DE88D65">
    <w:name w:val="1A22F0FE030642E18132BB6F5DE88D65"/>
  </w:style>
  <w:style w:type="paragraph" w:customStyle="1" w:styleId="9B7DAC1C46844C6D99BAE8D568BD4FA3">
    <w:name w:val="9B7DAC1C46844C6D99BAE8D568BD4FA3"/>
  </w:style>
  <w:style w:type="paragraph" w:customStyle="1" w:styleId="93C77716D3DE4441A5CF2080FF11FD1D">
    <w:name w:val="93C77716D3DE4441A5CF2080FF11FD1D"/>
  </w:style>
  <w:style w:type="paragraph" w:customStyle="1" w:styleId="C4A23CB726F24617841E13DCF83FE8ED">
    <w:name w:val="C4A23CB726F24617841E13DCF83FE8ED"/>
  </w:style>
  <w:style w:type="paragraph" w:customStyle="1" w:styleId="D10BD020F44944CAAE4AFCEE1574002B">
    <w:name w:val="D10BD020F44944CAAE4AFCEE1574002B"/>
  </w:style>
  <w:style w:type="paragraph" w:customStyle="1" w:styleId="3EADC77E79FA448BA02FC70115FBE4C8">
    <w:name w:val="3EADC77E79FA448BA02FC70115FBE4C8"/>
  </w:style>
  <w:style w:type="paragraph" w:customStyle="1" w:styleId="A22F0C10608F4EC3AA699F9599DE3BD7">
    <w:name w:val="A22F0C10608F4EC3AA699F9599DE3BD7"/>
  </w:style>
  <w:style w:type="paragraph" w:customStyle="1" w:styleId="D0BF7DE2FBDC421D882C5F1924C54468">
    <w:name w:val="D0BF7DE2FBDC421D882C5F1924C54468"/>
  </w:style>
  <w:style w:type="paragraph" w:customStyle="1" w:styleId="FA77DAB4FFFA47BCA2138A79947111F0">
    <w:name w:val="FA77DAB4FFFA47BCA2138A79947111F0"/>
  </w:style>
  <w:style w:type="paragraph" w:customStyle="1" w:styleId="25769EA401BA40D88820CCD947ECA47F">
    <w:name w:val="25769EA401BA40D88820CCD947ECA47F"/>
  </w:style>
  <w:style w:type="paragraph" w:customStyle="1" w:styleId="ED3AA2C163804DCEAF1D8E14AA4CB535">
    <w:name w:val="ED3AA2C163804DCEAF1D8E14AA4CB535"/>
  </w:style>
  <w:style w:type="paragraph" w:customStyle="1" w:styleId="994A9C8C0A47416E89AE5BE6316A66D0">
    <w:name w:val="994A9C8C0A47416E89AE5BE6316A66D0"/>
  </w:style>
  <w:style w:type="paragraph" w:customStyle="1" w:styleId="7929E0FE38774BB89FA69AFAA2C1010F">
    <w:name w:val="7929E0FE38774BB89FA69AFAA2C1010F"/>
  </w:style>
  <w:style w:type="paragraph" w:customStyle="1" w:styleId="079FD8DE2722458B99164FE113221C32">
    <w:name w:val="079FD8DE2722458B99164FE113221C32"/>
  </w:style>
  <w:style w:type="paragraph" w:customStyle="1" w:styleId="DF5397CBAA6C4155B66863197E6D391B">
    <w:name w:val="DF5397CBAA6C4155B66863197E6D391B"/>
  </w:style>
  <w:style w:type="paragraph" w:customStyle="1" w:styleId="8C589598BDCE4EE1BD31B426E461696B">
    <w:name w:val="8C589598BDCE4EE1BD31B426E461696B"/>
  </w:style>
  <w:style w:type="paragraph" w:customStyle="1" w:styleId="568DA5B0E6524754B9EC6921AFA67E2C">
    <w:name w:val="568DA5B0E6524754B9EC6921AFA67E2C"/>
  </w:style>
  <w:style w:type="paragraph" w:customStyle="1" w:styleId="CEF7D7649C314CB9B8A31290EC830715">
    <w:name w:val="CEF7D7649C314CB9B8A31290EC830715"/>
  </w:style>
  <w:style w:type="paragraph" w:customStyle="1" w:styleId="FAD9FB51461A47DD8757F53AAD0299D0">
    <w:name w:val="FAD9FB51461A47DD8757F53AAD0299D0"/>
  </w:style>
  <w:style w:type="paragraph" w:customStyle="1" w:styleId="AA24F65712C541118EBEBD0F5F1F12DA">
    <w:name w:val="AA24F65712C541118EBEBD0F5F1F12DA"/>
  </w:style>
  <w:style w:type="paragraph" w:customStyle="1" w:styleId="44511A11650C484DAA608F79B8C6BD89">
    <w:name w:val="44511A11650C484DAA608F79B8C6BD89"/>
  </w:style>
  <w:style w:type="paragraph" w:customStyle="1" w:styleId="184033EA6D974D1E93243F98D2CB50E3">
    <w:name w:val="184033EA6D974D1E93243F98D2CB50E3"/>
  </w:style>
  <w:style w:type="paragraph" w:customStyle="1" w:styleId="BF277937D6AC45AEBD8CB98554BA033B">
    <w:name w:val="BF277937D6AC45AEBD8CB98554BA033B"/>
  </w:style>
  <w:style w:type="paragraph" w:customStyle="1" w:styleId="50D50482FC434F17B42CCFB2390F4128">
    <w:name w:val="50D50482FC434F17B42CCFB2390F4128"/>
  </w:style>
  <w:style w:type="paragraph" w:customStyle="1" w:styleId="436C66A30A3049838F4C10F0D5F89BE3">
    <w:name w:val="436C66A30A3049838F4C10F0D5F89BE3"/>
  </w:style>
  <w:style w:type="paragraph" w:customStyle="1" w:styleId="1EE2BF458B264603A0ED0A51245CF61E">
    <w:name w:val="1EE2BF458B264603A0ED0A51245CF61E"/>
  </w:style>
  <w:style w:type="paragraph" w:customStyle="1" w:styleId="1437461B889E41A39990EEF2E5C3F6A4">
    <w:name w:val="1437461B889E41A39990EEF2E5C3F6A4"/>
  </w:style>
  <w:style w:type="paragraph" w:customStyle="1" w:styleId="36BAEEAB68324E479F3999CACCB4A3F0">
    <w:name w:val="36BAEEAB68324E479F3999CACCB4A3F0"/>
  </w:style>
  <w:style w:type="paragraph" w:customStyle="1" w:styleId="9DE89A3EEA7F409F90FDA2357AD5B23E">
    <w:name w:val="9DE89A3EEA7F409F90FDA2357AD5B23E"/>
  </w:style>
  <w:style w:type="paragraph" w:customStyle="1" w:styleId="21F3CBA1876C4221AF8A8E5A47FDFD0A">
    <w:name w:val="21F3CBA1876C4221AF8A8E5A47FDFD0A"/>
  </w:style>
  <w:style w:type="paragraph" w:customStyle="1" w:styleId="CB8AF81815DF42C0A8636484D1A982E8">
    <w:name w:val="CB8AF81815DF42C0A8636484D1A982E8"/>
  </w:style>
  <w:style w:type="paragraph" w:customStyle="1" w:styleId="9F6A9D87F2F44B6DB60EB1E4677A5315">
    <w:name w:val="9F6A9D87F2F44B6DB60EB1E4677A5315"/>
  </w:style>
  <w:style w:type="paragraph" w:customStyle="1" w:styleId="56DCB0604EFA4137950E44ADB954F5A9">
    <w:name w:val="56DCB0604EFA4137950E44ADB954F5A9"/>
  </w:style>
  <w:style w:type="paragraph" w:customStyle="1" w:styleId="D2478564B4414713BDF3090A24FBBED2">
    <w:name w:val="D2478564B4414713BDF3090A24FBBED2"/>
  </w:style>
  <w:style w:type="paragraph" w:customStyle="1" w:styleId="05340F08B72746CA813783310FD70052">
    <w:name w:val="05340F08B72746CA813783310FD70052"/>
  </w:style>
  <w:style w:type="paragraph" w:customStyle="1" w:styleId="6296ADF648074E85926978ACAA2F861D">
    <w:name w:val="6296ADF648074E85926978ACAA2F861D"/>
  </w:style>
  <w:style w:type="paragraph" w:customStyle="1" w:styleId="964478F08E634F8A9CB5C7EF42D28AAD">
    <w:name w:val="964478F08E634F8A9CB5C7EF42D28AAD"/>
  </w:style>
  <w:style w:type="paragraph" w:customStyle="1" w:styleId="792AD07E31844E569F3561036546D379">
    <w:name w:val="792AD07E31844E569F3561036546D379"/>
  </w:style>
  <w:style w:type="paragraph" w:customStyle="1" w:styleId="E8BF431723DC49D495A3FCE424E96CFD">
    <w:name w:val="E8BF431723DC49D495A3FCE424E96CFD"/>
  </w:style>
  <w:style w:type="paragraph" w:customStyle="1" w:styleId="E98150D92D5245F5B425BCEF41B2D0FE">
    <w:name w:val="E98150D92D5245F5B425BCEF41B2D0FE"/>
  </w:style>
  <w:style w:type="paragraph" w:customStyle="1" w:styleId="B5C61DCA17574848B8B7B0FEC02C5DD4">
    <w:name w:val="B5C61DCA17574848B8B7B0FEC02C5DD4"/>
  </w:style>
  <w:style w:type="paragraph" w:customStyle="1" w:styleId="ADAF77768C854C79A49FA08FC55FA198">
    <w:name w:val="ADAF77768C854C79A49FA08FC55FA198"/>
  </w:style>
  <w:style w:type="paragraph" w:customStyle="1" w:styleId="B36B9EE7CE02458FB2AB34060F59FABF">
    <w:name w:val="B36B9EE7CE02458FB2AB34060F59FABF"/>
  </w:style>
  <w:style w:type="paragraph" w:customStyle="1" w:styleId="C3097F347A3F4CE5844D5A370D9CA92A">
    <w:name w:val="C3097F347A3F4CE5844D5A370D9CA92A"/>
  </w:style>
  <w:style w:type="paragraph" w:customStyle="1" w:styleId="50BCA520F413422CBFF7B3FF38169DF2">
    <w:name w:val="50BCA520F413422CBFF7B3FF38169DF2"/>
  </w:style>
  <w:style w:type="paragraph" w:customStyle="1" w:styleId="69082AC386674C9EB459D609E4439FC4">
    <w:name w:val="69082AC386674C9EB459D609E4439FC4"/>
  </w:style>
  <w:style w:type="paragraph" w:customStyle="1" w:styleId="0B7C534218C8484692765F4865190537">
    <w:name w:val="0B7C534218C8484692765F4865190537"/>
  </w:style>
  <w:style w:type="paragraph" w:customStyle="1" w:styleId="9FE66B98AE87444F96F002B7C5A8F6EB">
    <w:name w:val="9FE66B98AE87444F96F002B7C5A8F6EB"/>
  </w:style>
  <w:style w:type="paragraph" w:customStyle="1" w:styleId="B85593BDD6444B6A916C6A2DC8168472">
    <w:name w:val="B85593BDD6444B6A916C6A2DC8168472"/>
  </w:style>
  <w:style w:type="paragraph" w:customStyle="1" w:styleId="C23A795C5A5D4DE9BDF50E5B3FA620C7">
    <w:name w:val="C23A795C5A5D4DE9BDF50E5B3FA620C7"/>
  </w:style>
  <w:style w:type="paragraph" w:customStyle="1" w:styleId="CB06CDCB865E469A95C49B5E56D262D8">
    <w:name w:val="CB06CDCB865E469A95C49B5E56D262D8"/>
  </w:style>
  <w:style w:type="paragraph" w:customStyle="1" w:styleId="2E037CA1B5794DF896773E6E3D1C4F58">
    <w:name w:val="2E037CA1B5794DF896773E6E3D1C4F58"/>
  </w:style>
  <w:style w:type="paragraph" w:customStyle="1" w:styleId="230E19CDF68F4E0384D6658C785470CE">
    <w:name w:val="230E19CDF68F4E0384D6658C785470CE"/>
  </w:style>
  <w:style w:type="paragraph" w:customStyle="1" w:styleId="973D2E792A9B4514B5975E08D4EE4F40">
    <w:name w:val="973D2E792A9B4514B5975E08D4EE4F40"/>
  </w:style>
  <w:style w:type="paragraph" w:customStyle="1" w:styleId="FEC56566ABC84D0AAB89D9A13384ADB3">
    <w:name w:val="FEC56566ABC84D0AAB89D9A13384ADB3"/>
  </w:style>
  <w:style w:type="paragraph" w:customStyle="1" w:styleId="2442DC5B0DB34914B689815D1D1B96EC">
    <w:name w:val="2442DC5B0DB34914B689815D1D1B96EC"/>
  </w:style>
  <w:style w:type="paragraph" w:customStyle="1" w:styleId="B252A7A087AF4A57B79C3EAA02EC406C">
    <w:name w:val="B252A7A087AF4A57B79C3EAA02EC406C"/>
  </w:style>
  <w:style w:type="paragraph" w:customStyle="1" w:styleId="8A5732DCF21B4B05BB1F67A6E2592975">
    <w:name w:val="8A5732DCF21B4B05BB1F67A6E2592975"/>
  </w:style>
  <w:style w:type="paragraph" w:customStyle="1" w:styleId="BBA83A77CCAE44FE925384A82A88F0EC">
    <w:name w:val="BBA83A77CCAE44FE925384A82A88F0EC"/>
  </w:style>
  <w:style w:type="paragraph" w:customStyle="1" w:styleId="ED144534A9BB44CBB2DF50F66CEE2F3F">
    <w:name w:val="ED144534A9BB44CBB2DF50F66CEE2F3F"/>
  </w:style>
  <w:style w:type="paragraph" w:customStyle="1" w:styleId="424C9874C537409A99EF24CE0083E5B5">
    <w:name w:val="424C9874C537409A99EF24CE0083E5B5"/>
  </w:style>
  <w:style w:type="paragraph" w:customStyle="1" w:styleId="49AFCE75B6AA4CE5ADDE384B1B6EBCB2">
    <w:name w:val="49AFCE75B6AA4CE5ADDE384B1B6EBCB2"/>
  </w:style>
  <w:style w:type="paragraph" w:customStyle="1" w:styleId="550C04261A3B4A81B1FF6C7EE0477CB7">
    <w:name w:val="550C04261A3B4A81B1FF6C7EE0477CB7"/>
  </w:style>
  <w:style w:type="paragraph" w:customStyle="1" w:styleId="F1508035863142EC94F98C50AF9F5306">
    <w:name w:val="F1508035863142EC94F98C50AF9F5306"/>
  </w:style>
  <w:style w:type="paragraph" w:customStyle="1" w:styleId="2966EE0E78DA4C4BBC52C2C9510E3F94">
    <w:name w:val="2966EE0E78DA4C4BBC52C2C9510E3F94"/>
  </w:style>
  <w:style w:type="paragraph" w:customStyle="1" w:styleId="AFF1BD040180470EA81D6A6FA7CC7B9A">
    <w:name w:val="AFF1BD040180470EA81D6A6FA7CC7B9A"/>
  </w:style>
  <w:style w:type="paragraph" w:customStyle="1" w:styleId="C84897D2C2DC45178F1E62B69521D1E9">
    <w:name w:val="C84897D2C2DC45178F1E62B69521D1E9"/>
  </w:style>
  <w:style w:type="paragraph" w:customStyle="1" w:styleId="AC3AEE1ED8974860B2AD4E7BFAC2431C">
    <w:name w:val="AC3AEE1ED8974860B2AD4E7BFAC2431C"/>
  </w:style>
  <w:style w:type="paragraph" w:customStyle="1" w:styleId="FD146DBD5DA9469B9E1BE6C07889BE6D">
    <w:name w:val="FD146DBD5DA9469B9E1BE6C07889BE6D"/>
  </w:style>
  <w:style w:type="paragraph" w:customStyle="1" w:styleId="63DB886A792649A98F65CB58AD94672B">
    <w:name w:val="63DB886A792649A98F65CB58AD94672B"/>
  </w:style>
  <w:style w:type="paragraph" w:customStyle="1" w:styleId="B5705F7827B244E9BB06932CC74C6C80">
    <w:name w:val="B5705F7827B244E9BB06932CC74C6C80"/>
  </w:style>
  <w:style w:type="paragraph" w:customStyle="1" w:styleId="0D9A7A327C9F4BA6AA374FFCAE3963A6">
    <w:name w:val="0D9A7A327C9F4BA6AA374FFCAE3963A6"/>
  </w:style>
  <w:style w:type="paragraph" w:customStyle="1" w:styleId="377686F93E2642F98F4BCCD272538B6F">
    <w:name w:val="377686F93E2642F98F4BCCD272538B6F"/>
  </w:style>
  <w:style w:type="paragraph" w:customStyle="1" w:styleId="64A2AAB9DBA544C3ACD445940AB9189C">
    <w:name w:val="64A2AAB9DBA544C3ACD445940AB9189C"/>
  </w:style>
  <w:style w:type="paragraph" w:customStyle="1" w:styleId="1B809D447BD040C4832E56084FD5238B">
    <w:name w:val="1B809D447BD040C4832E56084FD5238B"/>
  </w:style>
  <w:style w:type="paragraph" w:customStyle="1" w:styleId="24C0BC09119441C4930AF001E75F9082">
    <w:name w:val="24C0BC09119441C4930AF001E75F9082"/>
  </w:style>
  <w:style w:type="paragraph" w:customStyle="1" w:styleId="1712E4073EE440C9A7EDF550DA4E5C5B">
    <w:name w:val="1712E4073EE440C9A7EDF550DA4E5C5B"/>
  </w:style>
  <w:style w:type="paragraph" w:customStyle="1" w:styleId="E14D2908F65949A3933556746C93745D">
    <w:name w:val="E14D2908F65949A3933556746C93745D"/>
  </w:style>
  <w:style w:type="paragraph" w:customStyle="1" w:styleId="B47DA73C054742BC9064549CCD74BA6F">
    <w:name w:val="B47DA73C054742BC9064549CCD74BA6F"/>
  </w:style>
  <w:style w:type="paragraph" w:customStyle="1" w:styleId="766AADBE634149FEA00A5AD01D3FC8DD">
    <w:name w:val="766AADBE634149FEA00A5AD01D3FC8DD"/>
  </w:style>
  <w:style w:type="paragraph" w:customStyle="1" w:styleId="41596D59488D4A1CAC252584395AF88D">
    <w:name w:val="41596D59488D4A1CAC252584395AF88D"/>
  </w:style>
  <w:style w:type="paragraph" w:customStyle="1" w:styleId="19C924FC815343C69CE497E9E65DBEB2">
    <w:name w:val="19C924FC815343C69CE497E9E65DBEB2"/>
  </w:style>
  <w:style w:type="paragraph" w:customStyle="1" w:styleId="9430B0A745A747858A905FCABC3DB188">
    <w:name w:val="9430B0A745A747858A905FCABC3DB188"/>
  </w:style>
  <w:style w:type="paragraph" w:customStyle="1" w:styleId="94F1BDBEE4C845B8B5CA4E7D93153609">
    <w:name w:val="94F1BDBEE4C845B8B5CA4E7D93153609"/>
  </w:style>
  <w:style w:type="paragraph" w:customStyle="1" w:styleId="5FC85028376343C892C13072FB59EBF3">
    <w:name w:val="5FC85028376343C892C13072FB59EBF3"/>
  </w:style>
  <w:style w:type="paragraph" w:customStyle="1" w:styleId="8AC476B50FE54B9C9C15D3A34C9EA979">
    <w:name w:val="8AC476B50FE54B9C9C15D3A34C9EA979"/>
  </w:style>
  <w:style w:type="paragraph" w:customStyle="1" w:styleId="66DBF311404A46D6AB7F2919FE2D0955">
    <w:name w:val="66DBF311404A46D6AB7F2919FE2D0955"/>
  </w:style>
  <w:style w:type="paragraph" w:customStyle="1" w:styleId="B85F3FEFC72440378E27AC799ECD5C2A">
    <w:name w:val="B85F3FEFC72440378E27AC799ECD5C2A"/>
  </w:style>
  <w:style w:type="paragraph" w:customStyle="1" w:styleId="58BF0F2912674A908EA913B3D0141977">
    <w:name w:val="58BF0F2912674A908EA913B3D0141977"/>
  </w:style>
  <w:style w:type="paragraph" w:customStyle="1" w:styleId="46F418D70E0940589FD47D6D52571C74">
    <w:name w:val="46F418D70E0940589FD47D6D52571C74"/>
  </w:style>
  <w:style w:type="paragraph" w:customStyle="1" w:styleId="1D6913EA4D0A49C0915EBCBA1BA4564A">
    <w:name w:val="1D6913EA4D0A49C0915EBCBA1BA4564A"/>
  </w:style>
  <w:style w:type="paragraph" w:customStyle="1" w:styleId="12CBE5566F1749C183972250E8E348BC">
    <w:name w:val="12CBE5566F1749C183972250E8E348BC"/>
  </w:style>
  <w:style w:type="paragraph" w:customStyle="1" w:styleId="402B2264F8864E489B5FDD941E783256">
    <w:name w:val="402B2264F8864E489B5FDD941E783256"/>
  </w:style>
  <w:style w:type="paragraph" w:customStyle="1" w:styleId="39A9316EC06443799CBC0F3EE09CF962">
    <w:name w:val="39A9316EC06443799CBC0F3EE09CF962"/>
  </w:style>
  <w:style w:type="paragraph" w:customStyle="1" w:styleId="A603ECA459C84C948E89725BC287705C">
    <w:name w:val="A603ECA459C84C948E89725BC287705C"/>
  </w:style>
  <w:style w:type="paragraph" w:customStyle="1" w:styleId="626122CB52B6462FACE9EB5158DED277">
    <w:name w:val="626122CB52B6462FACE9EB5158DED277"/>
  </w:style>
  <w:style w:type="paragraph" w:customStyle="1" w:styleId="9B583C6ED1E04758B9194388E19F7E8D">
    <w:name w:val="9B583C6ED1E04758B9194388E19F7E8D"/>
  </w:style>
  <w:style w:type="paragraph" w:customStyle="1" w:styleId="8831A2844F614FE1949F669A6EB39A3B">
    <w:name w:val="8831A2844F614FE1949F669A6EB39A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87CEE8AB392D4FBA11D047AA0A4EF5" ma:contentTypeVersion="12" ma:contentTypeDescription="Create a new document." ma:contentTypeScope="" ma:versionID="8f03633544bacafe08d52e0fb2bf2e0e">
  <xsd:schema xmlns:xsd="http://www.w3.org/2001/XMLSchema" xmlns:xs="http://www.w3.org/2001/XMLSchema" xmlns:p="http://schemas.microsoft.com/office/2006/metadata/properties" xmlns:ns2="60c8a2e3-3e54-497a-b686-1f0533d88fd1" xmlns:ns3="6c6f0945-5334-4066-bab9-6f2e206c709f" targetNamespace="http://schemas.microsoft.com/office/2006/metadata/properties" ma:root="true" ma:fieldsID="6641947610661f8379b258e0c88d1807" ns2:_="" ns3:_="">
    <xsd:import namespace="60c8a2e3-3e54-497a-b686-1f0533d88fd1"/>
    <xsd:import namespace="6c6f0945-5334-4066-bab9-6f2e206c70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8a2e3-3e54-497a-b686-1f0533d88f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f0945-5334-4066-bab9-6f2e206c70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55916-82D6-4392-BD8A-92DACD74A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8a2e3-3e54-497a-b686-1f0533d88fd1"/>
    <ds:schemaRef ds:uri="6c6f0945-5334-4066-bab9-6f2e206c70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EF701-1F5A-4B72-98C9-34A6FF1AB10F}">
  <ds:schemaRefs>
    <ds:schemaRef ds:uri="http://schemas.microsoft.com/sharepoint/v3/contenttype/forms"/>
  </ds:schemaRefs>
</ds:datastoreItem>
</file>

<file path=customXml/itemProps3.xml><?xml version="1.0" encoding="utf-8"?>
<ds:datastoreItem xmlns:ds="http://schemas.openxmlformats.org/officeDocument/2006/customXml" ds:itemID="{B611652D-974B-49F5-911E-3CA1582D0D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2B50AF-32C7-46FB-AF06-6351CB5A0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Form%202%20-%20Forecast%20Housing%20Demand%20v1</Template>
  <TotalTime>5</TotalTime>
  <Pages>2</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operations</dc:creator>
  <cp:keywords/>
  <dc:description/>
  <cp:lastModifiedBy>Jessica Wright</cp:lastModifiedBy>
  <cp:revision>6</cp:revision>
  <cp:lastPrinted>2020-03-18T05:45:00Z</cp:lastPrinted>
  <dcterms:created xsi:type="dcterms:W3CDTF">2020-06-02T00:32:00Z</dcterms:created>
  <dcterms:modified xsi:type="dcterms:W3CDTF">2020-06-03T05:00:00Z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0x0101002487CEE8AB392D4FBA11D047AA0A4EF5</vt:lpwstr>
  </property>
</Properties>
</file>