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17B3E" w14:textId="77777777" w:rsidR="0013661B" w:rsidRPr="008E6398" w:rsidRDefault="0013661B" w:rsidP="00E27EC6">
      <w:pPr>
        <w:pStyle w:val="Subtitle"/>
        <w:spacing w:before="0"/>
      </w:pPr>
      <w:bookmarkStart w:id="1" w:name="_Hlk30752803"/>
      <w:r w:rsidRPr="008E6398">
        <w:t>Who should complete this form?</w:t>
      </w:r>
    </w:p>
    <w:p w14:paraId="5D41CF17" w14:textId="77777777" w:rsidR="0013661B" w:rsidRPr="0013661B" w:rsidRDefault="0013661B" w:rsidP="0013661B">
      <w:r w:rsidRPr="0013661B">
        <w:t>This Expression of Interest (EOI) form is to allow individuals to submit a case specific request where sufficient information is not available to complete an Allocation Request Form (ARF). Please note:</w:t>
      </w:r>
    </w:p>
    <w:p w14:paraId="40B28FD4" w14:textId="77777777" w:rsidR="0013661B" w:rsidRPr="0013661B" w:rsidRDefault="0013661B" w:rsidP="0013661B">
      <w:pPr>
        <w:pStyle w:val="ListParagraph"/>
        <w:numPr>
          <w:ilvl w:val="0"/>
          <w:numId w:val="9"/>
        </w:numPr>
        <w:rPr>
          <w:sz w:val="20"/>
          <w:szCs w:val="24"/>
        </w:rPr>
      </w:pPr>
      <w:r w:rsidRPr="0013661B">
        <w:rPr>
          <w:sz w:val="20"/>
          <w:szCs w:val="24"/>
        </w:rPr>
        <w:t>Each EOI will be considered as part of the planning works for the future of Jabiru.</w:t>
      </w:r>
    </w:p>
    <w:p w14:paraId="1D449621" w14:textId="77777777" w:rsidR="0013661B" w:rsidRPr="0013661B" w:rsidRDefault="0013661B" w:rsidP="0013661B">
      <w:pPr>
        <w:pStyle w:val="ListParagraph"/>
        <w:numPr>
          <w:ilvl w:val="0"/>
          <w:numId w:val="9"/>
        </w:numPr>
        <w:rPr>
          <w:sz w:val="20"/>
          <w:szCs w:val="24"/>
        </w:rPr>
      </w:pPr>
      <w:r w:rsidRPr="0013661B">
        <w:rPr>
          <w:sz w:val="20"/>
          <w:szCs w:val="24"/>
        </w:rPr>
        <w:t>Submitting this form does not guarantee or confirm any allocation of leases or other interest as part of the Sub-Lease Allocation Plan.</w:t>
      </w:r>
    </w:p>
    <w:p w14:paraId="6B4028DB" w14:textId="77777777" w:rsidR="00A85D15" w:rsidRDefault="0013661B" w:rsidP="00A85D15">
      <w:pPr>
        <w:pStyle w:val="ListParagraph"/>
        <w:numPr>
          <w:ilvl w:val="0"/>
          <w:numId w:val="9"/>
        </w:numPr>
        <w:rPr>
          <w:sz w:val="20"/>
          <w:szCs w:val="24"/>
        </w:rPr>
      </w:pPr>
      <w:r w:rsidRPr="0013661B">
        <w:rPr>
          <w:sz w:val="20"/>
          <w:szCs w:val="24"/>
        </w:rPr>
        <w:t xml:space="preserve">Prior to completing this form, we recommend applicants review information regarding housing and future sub-leases available on our website </w:t>
      </w:r>
      <w:hyperlink r:id="rId11" w:history="1">
        <w:r w:rsidRPr="005E2F50">
          <w:rPr>
            <w:rStyle w:val="Hyperlink"/>
            <w:b/>
            <w:bCs/>
            <w:color w:val="auto"/>
            <w:sz w:val="20"/>
            <w:szCs w:val="24"/>
          </w:rPr>
          <w:t>www.jabirukabolkmakmen.com.au</w:t>
        </w:r>
      </w:hyperlink>
      <w:r w:rsidRPr="005E2F50">
        <w:rPr>
          <w:sz w:val="20"/>
          <w:szCs w:val="24"/>
        </w:rPr>
        <w:t xml:space="preserve"> </w:t>
      </w:r>
      <w:bookmarkStart w:id="2" w:name="_Hlk31107089"/>
      <w:bookmarkEnd w:id="1"/>
    </w:p>
    <w:p w14:paraId="176C5498" w14:textId="77777777" w:rsidR="00A85D15" w:rsidRPr="00A85D15" w:rsidRDefault="00A85D15" w:rsidP="00A85D15">
      <w:pPr>
        <w:rPr>
          <w:sz w:val="20"/>
          <w:szCs w:val="24"/>
        </w:rPr>
      </w:pPr>
      <w:r w:rsidRPr="00A85D15">
        <w:rPr>
          <w:b/>
          <w:bCs/>
          <w:color w:val="7D1128"/>
        </w:rPr>
        <w:t>Please contact our office to arrange a time to review your form prior to submitting the completed Form.</w:t>
      </w:r>
    </w:p>
    <w:p w14:paraId="31F60896" w14:textId="77777777" w:rsidR="00E27EC6" w:rsidRPr="00E27EC6" w:rsidRDefault="00E27EC6" w:rsidP="008E6398">
      <w:pPr>
        <w:rPr>
          <w:sz w:val="4"/>
          <w:szCs w:val="4"/>
        </w:rPr>
      </w:pPr>
    </w:p>
    <w:tbl>
      <w:tblPr>
        <w:tblStyle w:val="TableGrid"/>
        <w:tblW w:w="6809"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6"/>
      </w:tblGrid>
      <w:tr w:rsidR="0013661B" w14:paraId="77059FD7" w14:textId="77777777" w:rsidTr="0013661B">
        <w:tc>
          <w:tcPr>
            <w:tcW w:w="4253" w:type="dxa"/>
            <w:shd w:val="clear" w:color="auto" w:fill="EFE8D9"/>
            <w:vAlign w:val="center"/>
          </w:tcPr>
          <w:p w14:paraId="46B43344" w14:textId="77777777" w:rsidR="0013661B" w:rsidRPr="004D7C01" w:rsidRDefault="0013661B" w:rsidP="0013661B">
            <w:pPr>
              <w:jc w:val="right"/>
              <w:rPr>
                <w:b/>
                <w:bCs/>
                <w:szCs w:val="20"/>
              </w:rPr>
            </w:pPr>
            <w:r w:rsidRPr="004D7C01">
              <w:rPr>
                <w:b/>
                <w:bCs/>
                <w:szCs w:val="20"/>
              </w:rPr>
              <w:t>Date of Application:</w:t>
            </w:r>
          </w:p>
        </w:tc>
        <w:tc>
          <w:tcPr>
            <w:tcW w:w="2556" w:type="dxa"/>
            <w:shd w:val="clear" w:color="auto" w:fill="F2F2F2" w:themeFill="background1" w:themeFillShade="F2"/>
            <w:vAlign w:val="center"/>
          </w:tcPr>
          <w:p w14:paraId="0A1F8A34" w14:textId="77777777" w:rsidR="0013661B" w:rsidRPr="004D7C01" w:rsidRDefault="0013661B" w:rsidP="00E27EC6">
            <w:pPr>
              <w:pStyle w:val="NoSpacing"/>
            </w:pPr>
          </w:p>
        </w:tc>
      </w:tr>
    </w:tbl>
    <w:p w14:paraId="2DD1E8BA" w14:textId="77777777" w:rsidR="0013661B" w:rsidRPr="00E27EC6" w:rsidRDefault="0013661B" w:rsidP="00E27EC6">
      <w:pPr>
        <w:spacing w:before="0" w:after="0"/>
        <w:rPr>
          <w:sz w:val="4"/>
          <w:szCs w:val="4"/>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3656"/>
        <w:gridCol w:w="7087"/>
      </w:tblGrid>
      <w:tr w:rsidR="0013661B" w14:paraId="0CF97BE4" w14:textId="77777777" w:rsidTr="0013661B">
        <w:tc>
          <w:tcPr>
            <w:tcW w:w="10743" w:type="dxa"/>
            <w:gridSpan w:val="2"/>
            <w:shd w:val="clear" w:color="auto" w:fill="E0D0B4"/>
          </w:tcPr>
          <w:p w14:paraId="68D9F784" w14:textId="77777777" w:rsidR="0013661B" w:rsidRDefault="0013661B" w:rsidP="0013661B">
            <w:pPr>
              <w:pStyle w:val="Heading1"/>
              <w:framePr w:hSpace="0" w:wrap="auto" w:vAnchor="margin" w:hAnchor="text" w:xAlign="left" w:yAlign="inline"/>
              <w:suppressOverlap w:val="0"/>
              <w:outlineLvl w:val="0"/>
            </w:pPr>
            <w:r>
              <w:t>DETAILS OF APPLICANT</w:t>
            </w:r>
          </w:p>
        </w:tc>
      </w:tr>
      <w:tr w:rsidR="0013661B" w14:paraId="3F91A7B7" w14:textId="77777777" w:rsidTr="0013661B">
        <w:tc>
          <w:tcPr>
            <w:tcW w:w="3656" w:type="dxa"/>
            <w:shd w:val="clear" w:color="auto" w:fill="EFE8D9"/>
          </w:tcPr>
          <w:p w14:paraId="5A1293BF" w14:textId="77777777" w:rsidR="0013661B" w:rsidRDefault="0013661B" w:rsidP="0013661B">
            <w:r>
              <w:t>1.01 Full Name:</w:t>
            </w:r>
          </w:p>
        </w:tc>
        <w:tc>
          <w:tcPr>
            <w:tcW w:w="7087" w:type="dxa"/>
            <w:shd w:val="clear" w:color="auto" w:fill="F2F2F2" w:themeFill="background1" w:themeFillShade="F2"/>
          </w:tcPr>
          <w:p w14:paraId="15BAEFE3" w14:textId="77777777" w:rsidR="0013661B" w:rsidRPr="00B07F17" w:rsidRDefault="00FE6A84" w:rsidP="0013661B">
            <w:pPr>
              <w:pStyle w:val="NoSpacing"/>
              <w:rPr>
                <w:rFonts w:cstheme="minorHAnsi"/>
                <w:i w:val="0"/>
                <w:iCs/>
                <w:szCs w:val="24"/>
              </w:rPr>
            </w:pPr>
            <w:sdt>
              <w:sdtPr>
                <w:rPr>
                  <w:rStyle w:val="FormTextChar"/>
                </w:rPr>
                <w:alias w:val="Type here"/>
                <w:tag w:val="Type here"/>
                <w:id w:val="-564106713"/>
                <w:placeholder>
                  <w:docPart w:val="91E960F55C5F4F079B04650FDCB86737"/>
                </w:placeholder>
                <w:showingPlcHdr/>
                <w:text w:multiLine="1"/>
              </w:sdtPr>
              <w:sdtEndPr>
                <w:rPr>
                  <w:rStyle w:val="PlaceholderText"/>
                  <w:rFonts w:cstheme="minorBidi"/>
                  <w:i/>
                  <w:iCs w:val="0"/>
                  <w:color w:val="7F7F7F" w:themeColor="text1" w:themeTint="80"/>
                  <w:szCs w:val="22"/>
                </w:rPr>
              </w:sdtEndPr>
              <w:sdtContent>
                <w:r w:rsidR="0013661B" w:rsidRPr="00C61DC8">
                  <w:t>Type here</w:t>
                </w:r>
              </w:sdtContent>
            </w:sdt>
          </w:p>
        </w:tc>
      </w:tr>
      <w:tr w:rsidR="0013661B" w14:paraId="0BAC882C" w14:textId="77777777" w:rsidTr="0013661B">
        <w:tc>
          <w:tcPr>
            <w:tcW w:w="3656" w:type="dxa"/>
            <w:shd w:val="clear" w:color="auto" w:fill="EFE8D9"/>
          </w:tcPr>
          <w:p w14:paraId="51DBDF90" w14:textId="77777777" w:rsidR="0013661B" w:rsidRDefault="0013661B" w:rsidP="0013661B">
            <w:r>
              <w:t>1.02 Contact Phone Number:</w:t>
            </w:r>
          </w:p>
        </w:tc>
        <w:tc>
          <w:tcPr>
            <w:tcW w:w="7087" w:type="dxa"/>
            <w:shd w:val="clear" w:color="auto" w:fill="F2F2F2" w:themeFill="background1" w:themeFillShade="F2"/>
          </w:tcPr>
          <w:p w14:paraId="7B1C671C" w14:textId="77777777" w:rsidR="0013661B" w:rsidRDefault="00FE6A84" w:rsidP="0013661B">
            <w:pPr>
              <w:pStyle w:val="NoSpacing"/>
              <w:rPr>
                <w:rStyle w:val="FormTextChar"/>
              </w:rPr>
            </w:pPr>
            <w:sdt>
              <w:sdtPr>
                <w:rPr>
                  <w:rStyle w:val="FormTextChar"/>
                </w:rPr>
                <w:alias w:val="Type here"/>
                <w:tag w:val="Type here"/>
                <w:id w:val="671452352"/>
                <w:placeholder>
                  <w:docPart w:val="37888D63B4D24CBC96E5827323CF3537"/>
                </w:placeholder>
                <w:showingPlcHdr/>
                <w:text w:multiLine="1"/>
              </w:sdtPr>
              <w:sdtEndPr>
                <w:rPr>
                  <w:rStyle w:val="PlaceholderText"/>
                  <w:rFonts w:cstheme="minorBidi"/>
                  <w:i/>
                  <w:iCs w:val="0"/>
                  <w:color w:val="7F7F7F" w:themeColor="text1" w:themeTint="80"/>
                  <w:szCs w:val="22"/>
                </w:rPr>
              </w:sdtEndPr>
              <w:sdtContent>
                <w:r w:rsidR="0013661B" w:rsidRPr="00C61DC8">
                  <w:t>Type here</w:t>
                </w:r>
              </w:sdtContent>
            </w:sdt>
          </w:p>
        </w:tc>
      </w:tr>
      <w:tr w:rsidR="0013661B" w14:paraId="7C42A53D" w14:textId="77777777" w:rsidTr="0013661B">
        <w:tc>
          <w:tcPr>
            <w:tcW w:w="3656" w:type="dxa"/>
            <w:shd w:val="clear" w:color="auto" w:fill="EFE8D9"/>
          </w:tcPr>
          <w:p w14:paraId="74F0C225" w14:textId="77777777" w:rsidR="0013661B" w:rsidRDefault="0013661B" w:rsidP="0013661B">
            <w:r>
              <w:t>1.03 Email:</w:t>
            </w:r>
          </w:p>
        </w:tc>
        <w:tc>
          <w:tcPr>
            <w:tcW w:w="7087" w:type="dxa"/>
            <w:shd w:val="clear" w:color="auto" w:fill="F2F2F2" w:themeFill="background1" w:themeFillShade="F2"/>
          </w:tcPr>
          <w:p w14:paraId="5354EE31" w14:textId="77777777" w:rsidR="0013661B" w:rsidRDefault="00FE6A84" w:rsidP="0013661B">
            <w:pPr>
              <w:pStyle w:val="NoSpacing"/>
              <w:rPr>
                <w:rStyle w:val="FormTextChar"/>
              </w:rPr>
            </w:pPr>
            <w:sdt>
              <w:sdtPr>
                <w:rPr>
                  <w:rStyle w:val="FormTextChar"/>
                </w:rPr>
                <w:alias w:val="Type here"/>
                <w:tag w:val="Type here"/>
                <w:id w:val="-985010791"/>
                <w:placeholder>
                  <w:docPart w:val="8CBEB7452AC54682A2D21FCCD3FC2CCE"/>
                </w:placeholder>
                <w:showingPlcHdr/>
                <w:text w:multiLine="1"/>
              </w:sdtPr>
              <w:sdtEndPr>
                <w:rPr>
                  <w:rStyle w:val="PlaceholderText"/>
                  <w:rFonts w:cstheme="minorBidi"/>
                  <w:i/>
                  <w:iCs w:val="0"/>
                  <w:color w:val="7F7F7F" w:themeColor="text1" w:themeTint="80"/>
                  <w:szCs w:val="22"/>
                </w:rPr>
              </w:sdtEndPr>
              <w:sdtContent>
                <w:r w:rsidR="0013661B" w:rsidRPr="00C61DC8">
                  <w:t>Type here</w:t>
                </w:r>
              </w:sdtContent>
            </w:sdt>
          </w:p>
        </w:tc>
      </w:tr>
      <w:tr w:rsidR="0013661B" w14:paraId="491A5B0E" w14:textId="77777777" w:rsidTr="0013661B">
        <w:tc>
          <w:tcPr>
            <w:tcW w:w="3656" w:type="dxa"/>
            <w:shd w:val="clear" w:color="auto" w:fill="EFE8D9"/>
          </w:tcPr>
          <w:p w14:paraId="23CA1464" w14:textId="77777777" w:rsidR="0013661B" w:rsidRDefault="0013661B" w:rsidP="0013661B">
            <w:r>
              <w:t>1.04 Current Residential Address:</w:t>
            </w:r>
          </w:p>
        </w:tc>
        <w:tc>
          <w:tcPr>
            <w:tcW w:w="7087" w:type="dxa"/>
            <w:shd w:val="clear" w:color="auto" w:fill="F2F2F2" w:themeFill="background1" w:themeFillShade="F2"/>
          </w:tcPr>
          <w:p w14:paraId="1A7D044A" w14:textId="77777777" w:rsidR="0013661B" w:rsidRDefault="00FE6A84" w:rsidP="0013661B">
            <w:pPr>
              <w:pStyle w:val="NoSpacing"/>
              <w:rPr>
                <w:rStyle w:val="FormTextChar"/>
              </w:rPr>
            </w:pPr>
            <w:sdt>
              <w:sdtPr>
                <w:rPr>
                  <w:rStyle w:val="FormTextChar"/>
                </w:rPr>
                <w:alias w:val="Type here"/>
                <w:tag w:val="Type here"/>
                <w:id w:val="-187145979"/>
                <w:placeholder>
                  <w:docPart w:val="325BE75D28D34A0F824B1D61F912AB99"/>
                </w:placeholder>
                <w:showingPlcHdr/>
                <w:text w:multiLine="1"/>
              </w:sdtPr>
              <w:sdtEndPr>
                <w:rPr>
                  <w:rStyle w:val="PlaceholderText"/>
                  <w:rFonts w:cstheme="minorBidi"/>
                  <w:i/>
                  <w:iCs w:val="0"/>
                  <w:color w:val="7F7F7F" w:themeColor="text1" w:themeTint="80"/>
                  <w:szCs w:val="22"/>
                </w:rPr>
              </w:sdtEndPr>
              <w:sdtContent>
                <w:r w:rsidR="0013661B" w:rsidRPr="00C61DC8">
                  <w:t>Type here</w:t>
                </w:r>
              </w:sdtContent>
            </w:sdt>
          </w:p>
        </w:tc>
      </w:tr>
      <w:tr w:rsidR="0013661B" w14:paraId="6968510E" w14:textId="77777777" w:rsidTr="0013661B">
        <w:tc>
          <w:tcPr>
            <w:tcW w:w="3656" w:type="dxa"/>
            <w:shd w:val="clear" w:color="auto" w:fill="EFE8D9"/>
          </w:tcPr>
          <w:p w14:paraId="13240F91" w14:textId="77777777" w:rsidR="0013661B" w:rsidRDefault="0013661B" w:rsidP="0013661B">
            <w:r>
              <w:t>1.05 Current Employment Details:</w:t>
            </w:r>
          </w:p>
        </w:tc>
        <w:tc>
          <w:tcPr>
            <w:tcW w:w="7087" w:type="dxa"/>
            <w:shd w:val="clear" w:color="auto" w:fill="F2F2F2" w:themeFill="background1" w:themeFillShade="F2"/>
          </w:tcPr>
          <w:p w14:paraId="6975DB3B" w14:textId="77777777" w:rsidR="0013661B" w:rsidRDefault="00FE6A84" w:rsidP="0013661B">
            <w:pPr>
              <w:pStyle w:val="NoSpacing"/>
              <w:rPr>
                <w:rStyle w:val="FormTextChar"/>
              </w:rPr>
            </w:pPr>
            <w:sdt>
              <w:sdtPr>
                <w:rPr>
                  <w:rStyle w:val="FormTextChar"/>
                </w:rPr>
                <w:alias w:val="Type here"/>
                <w:tag w:val="Type here"/>
                <w:id w:val="1449354495"/>
                <w:placeholder>
                  <w:docPart w:val="E2B6CA7B9E664967A9D77568B2E0DFFB"/>
                </w:placeholder>
                <w:showingPlcHdr/>
                <w:text w:multiLine="1"/>
              </w:sdtPr>
              <w:sdtEndPr>
                <w:rPr>
                  <w:rStyle w:val="PlaceholderText"/>
                  <w:rFonts w:cstheme="minorBidi"/>
                  <w:i/>
                  <w:iCs w:val="0"/>
                  <w:color w:val="7F7F7F" w:themeColor="text1" w:themeTint="80"/>
                  <w:szCs w:val="22"/>
                </w:rPr>
              </w:sdtEndPr>
              <w:sdtContent>
                <w:r w:rsidR="0013661B" w:rsidRPr="00C61DC8">
                  <w:t>Type here</w:t>
                </w:r>
              </w:sdtContent>
            </w:sdt>
          </w:p>
        </w:tc>
      </w:tr>
      <w:tr w:rsidR="0013661B" w14:paraId="28C96481" w14:textId="77777777" w:rsidTr="0013661B">
        <w:tc>
          <w:tcPr>
            <w:tcW w:w="3656" w:type="dxa"/>
            <w:shd w:val="clear" w:color="auto" w:fill="EFE8D9"/>
          </w:tcPr>
          <w:p w14:paraId="61FA7221" w14:textId="77777777" w:rsidR="0013661B" w:rsidRDefault="0013661B" w:rsidP="0013661B">
            <w:r>
              <w:t>1.06 Current Accommodation Details:</w:t>
            </w:r>
          </w:p>
        </w:tc>
        <w:tc>
          <w:tcPr>
            <w:tcW w:w="7087" w:type="dxa"/>
            <w:shd w:val="clear" w:color="auto" w:fill="F2F2F2" w:themeFill="background1" w:themeFillShade="F2"/>
          </w:tcPr>
          <w:p w14:paraId="5FF95957" w14:textId="77777777" w:rsidR="0013661B" w:rsidRPr="005E2F50" w:rsidRDefault="00FE6A84" w:rsidP="0013661B">
            <w:pPr>
              <w:pStyle w:val="NoSpacing"/>
              <w:rPr>
                <w:noProof/>
                <w:color w:val="auto"/>
              </w:rPr>
            </w:pPr>
            <w:sdt>
              <w:sdtPr>
                <w:rPr>
                  <w:rFonts w:cstheme="minorHAnsi"/>
                  <w:i w:val="0"/>
                  <w:iCs/>
                  <w:noProof/>
                  <w:color w:val="auto"/>
                  <w:szCs w:val="24"/>
                </w:rPr>
                <w:id w:val="189646656"/>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Provided by employer</w:t>
            </w:r>
          </w:p>
          <w:p w14:paraId="7BE55A62" w14:textId="77777777" w:rsidR="0013661B" w:rsidRDefault="00FE6A84" w:rsidP="0013661B">
            <w:pPr>
              <w:pStyle w:val="NoSpacing"/>
              <w:rPr>
                <w:rStyle w:val="FormTextChar"/>
              </w:rPr>
            </w:pPr>
            <w:sdt>
              <w:sdtPr>
                <w:rPr>
                  <w:rFonts w:cstheme="minorHAnsi"/>
                  <w:i w:val="0"/>
                  <w:iCs/>
                  <w:noProof/>
                  <w:color w:val="auto"/>
                  <w:szCs w:val="24"/>
                </w:rPr>
                <w:id w:val="296875136"/>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Other</w:t>
            </w:r>
            <w:r w:rsidR="0013661B" w:rsidRPr="005E2F50">
              <w:rPr>
                <w:rFonts w:cstheme="minorHAnsi"/>
                <w:color w:val="auto"/>
              </w:rPr>
              <w:t xml:space="preserve"> ,</w:t>
            </w:r>
            <w:r w:rsidR="0013661B" w:rsidRPr="005E2F50">
              <w:rPr>
                <w:noProof/>
                <w:color w:val="auto"/>
              </w:rPr>
              <w:t xml:space="preserve"> provide d</w:t>
            </w:r>
            <w:r w:rsidR="0013661B" w:rsidRPr="005E2F50">
              <w:rPr>
                <w:noProof/>
                <w:color w:val="auto"/>
                <w:szCs w:val="20"/>
              </w:rPr>
              <w:t xml:space="preserve">etails: </w:t>
            </w:r>
            <w:r w:rsidR="0013661B" w:rsidRPr="005E2F50">
              <w:rPr>
                <w:rStyle w:val="FormTextChar"/>
                <w:color w:val="auto"/>
                <w:szCs w:val="22"/>
              </w:rPr>
              <w:t xml:space="preserve"> </w:t>
            </w:r>
            <w:sdt>
              <w:sdtPr>
                <w:rPr>
                  <w:rStyle w:val="FormTextChar"/>
                  <w:color w:val="auto"/>
                  <w:szCs w:val="22"/>
                </w:rPr>
                <w:alias w:val="Type here"/>
                <w:tag w:val="Type here"/>
                <w:id w:val="777922459"/>
                <w:placeholder>
                  <w:docPart w:val="C87B034CF4884257BCC30E8D4BAAE613"/>
                </w:placeholder>
                <w:showingPlcHdr/>
                <w:text w:multiLine="1"/>
              </w:sdtPr>
              <w:sdtEndPr>
                <w:rPr>
                  <w:rStyle w:val="PlaceholderText"/>
                  <w:rFonts w:cstheme="minorBidi"/>
                  <w:i/>
                  <w:iCs w:val="0"/>
                  <w:szCs w:val="20"/>
                </w:rPr>
              </w:sdtEndPr>
              <w:sdtContent>
                <w:r w:rsidR="0013661B" w:rsidRPr="005E2F50">
                  <w:rPr>
                    <w:color w:val="auto"/>
                    <w:szCs w:val="20"/>
                    <w:shd w:val="clear" w:color="auto" w:fill="D9D9D9" w:themeFill="background1" w:themeFillShade="D9"/>
                  </w:rPr>
                  <w:t>Type here</w:t>
                </w:r>
              </w:sdtContent>
            </w:sdt>
          </w:p>
        </w:tc>
      </w:tr>
      <w:tr w:rsidR="0013661B" w14:paraId="09C3318E" w14:textId="77777777" w:rsidTr="0013661B">
        <w:tc>
          <w:tcPr>
            <w:tcW w:w="10743" w:type="dxa"/>
            <w:gridSpan w:val="2"/>
            <w:shd w:val="clear" w:color="auto" w:fill="E0D0B4"/>
          </w:tcPr>
          <w:p w14:paraId="512168ED" w14:textId="77777777" w:rsidR="0013661B" w:rsidRDefault="0013661B" w:rsidP="0013661B">
            <w:pPr>
              <w:pStyle w:val="Heading1"/>
              <w:framePr w:hSpace="0" w:wrap="auto" w:vAnchor="margin" w:hAnchor="text" w:xAlign="left" w:yAlign="inline"/>
              <w:suppressOverlap w:val="0"/>
              <w:outlineLvl w:val="0"/>
            </w:pPr>
            <w:r>
              <w:t>1.07 PROVIDE DETAILS OF YOUR REQUEST</w:t>
            </w:r>
          </w:p>
        </w:tc>
      </w:tr>
      <w:tr w:rsidR="0013661B" w14:paraId="564C3DD4" w14:textId="77777777" w:rsidTr="0013661B">
        <w:tc>
          <w:tcPr>
            <w:tcW w:w="10743" w:type="dxa"/>
            <w:gridSpan w:val="2"/>
            <w:shd w:val="clear" w:color="auto" w:fill="F2F2F2" w:themeFill="background1" w:themeFillShade="F2"/>
          </w:tcPr>
          <w:p w14:paraId="2050C5D1" w14:textId="77777777" w:rsidR="0013661B" w:rsidRDefault="00FE6A84" w:rsidP="0013661B">
            <w:pPr>
              <w:pStyle w:val="Heading1"/>
              <w:framePr w:hSpace="0" w:wrap="auto" w:vAnchor="margin" w:hAnchor="text" w:xAlign="left" w:yAlign="inline"/>
              <w:suppressOverlap w:val="0"/>
              <w:outlineLvl w:val="0"/>
              <w:rPr>
                <w:rStyle w:val="FormTextChar"/>
              </w:rPr>
            </w:pPr>
            <w:sdt>
              <w:sdtPr>
                <w:rPr>
                  <w:rStyle w:val="FormTextChar"/>
                </w:rPr>
                <w:alias w:val="Type here"/>
                <w:tag w:val="Type here"/>
                <w:id w:val="-2137406802"/>
                <w:placeholder>
                  <w:docPart w:val="2CBE72338FA642B4AE5C43A79E73370E"/>
                </w:placeholder>
                <w:showingPlcHdr/>
                <w:text w:multiLine="1"/>
              </w:sdtPr>
              <w:sdtEndPr>
                <w:rPr>
                  <w:rStyle w:val="PlaceholderText"/>
                  <w:rFonts w:cstheme="minorBidi"/>
                  <w:i w:val="0"/>
                  <w:iCs w:val="0"/>
                  <w:color w:val="7F7F7F" w:themeColor="text1" w:themeTint="80"/>
                </w:rPr>
              </w:sdtEndPr>
              <w:sdtContent>
                <w:r w:rsidR="0013661B" w:rsidRPr="0013661B">
                  <w:rPr>
                    <w:rStyle w:val="FormTextChar"/>
                    <w:b w:val="0"/>
                    <w:bCs w:val="0"/>
                    <w:sz w:val="22"/>
                    <w:szCs w:val="22"/>
                  </w:rPr>
                  <w:t>Type here</w:t>
                </w:r>
              </w:sdtContent>
            </w:sdt>
          </w:p>
          <w:p w14:paraId="55C1A35D" w14:textId="77777777" w:rsidR="00A85D15" w:rsidRPr="00A85D15" w:rsidRDefault="00A85D15" w:rsidP="0013661B"/>
          <w:p w14:paraId="00A508B8" w14:textId="77777777" w:rsidR="00467E5C" w:rsidRPr="00467E5C" w:rsidRDefault="00467E5C" w:rsidP="0013661B">
            <w:pPr>
              <w:rPr>
                <w:sz w:val="6"/>
                <w:szCs w:val="6"/>
              </w:rPr>
            </w:pPr>
          </w:p>
        </w:tc>
      </w:tr>
      <w:tr w:rsidR="0013661B" w14:paraId="29F52017" w14:textId="77777777" w:rsidTr="0013661B">
        <w:tc>
          <w:tcPr>
            <w:tcW w:w="10743" w:type="dxa"/>
            <w:gridSpan w:val="2"/>
            <w:shd w:val="clear" w:color="auto" w:fill="E0D0B4"/>
          </w:tcPr>
          <w:p w14:paraId="45ECD6B1" w14:textId="77777777" w:rsidR="0013661B" w:rsidRDefault="0013661B" w:rsidP="0013661B">
            <w:pPr>
              <w:pStyle w:val="Heading1"/>
              <w:framePr w:hSpace="0" w:wrap="auto" w:vAnchor="margin" w:hAnchor="text" w:xAlign="left" w:yAlign="inline"/>
              <w:suppressOverlap w:val="0"/>
              <w:outlineLvl w:val="0"/>
            </w:pPr>
            <w:r>
              <w:t>BUSINESS INFORMATION</w:t>
            </w:r>
          </w:p>
        </w:tc>
      </w:tr>
      <w:tr w:rsidR="0013661B" w14:paraId="04EF1794" w14:textId="77777777" w:rsidTr="0013661B">
        <w:tc>
          <w:tcPr>
            <w:tcW w:w="3656" w:type="dxa"/>
            <w:shd w:val="clear" w:color="auto" w:fill="EFE8D9"/>
          </w:tcPr>
          <w:p w14:paraId="3BDCD963" w14:textId="77777777" w:rsidR="0013661B" w:rsidRPr="005E2F50" w:rsidRDefault="0013661B" w:rsidP="0013661B">
            <w:r w:rsidRPr="005E2F50">
              <w:t>1.08 Do you have a business plan?</w:t>
            </w:r>
          </w:p>
        </w:tc>
        <w:tc>
          <w:tcPr>
            <w:tcW w:w="7087" w:type="dxa"/>
            <w:shd w:val="clear" w:color="auto" w:fill="F2F2F2" w:themeFill="background1" w:themeFillShade="F2"/>
          </w:tcPr>
          <w:p w14:paraId="228C8C4C" w14:textId="77777777" w:rsidR="0013661B" w:rsidRPr="005E2F50" w:rsidRDefault="00FE6A84" w:rsidP="0013661B">
            <w:pPr>
              <w:pStyle w:val="NoSpacing"/>
              <w:rPr>
                <w:noProof/>
                <w:color w:val="auto"/>
              </w:rPr>
            </w:pPr>
            <w:sdt>
              <w:sdtPr>
                <w:rPr>
                  <w:rFonts w:cstheme="minorHAnsi"/>
                  <w:i w:val="0"/>
                  <w:iCs/>
                  <w:noProof/>
                  <w:color w:val="auto"/>
                  <w:szCs w:val="24"/>
                </w:rPr>
                <w:id w:val="-1162146093"/>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Yes, attached? </w:t>
            </w:r>
            <w:sdt>
              <w:sdtPr>
                <w:rPr>
                  <w:rStyle w:val="FormTextChar"/>
                  <w:color w:val="auto"/>
                  <w:szCs w:val="22"/>
                </w:rPr>
                <w:alias w:val="Type here"/>
                <w:tag w:val="Type here"/>
                <w:id w:val="697905341"/>
                <w:placeholder>
                  <w:docPart w:val="F0609FCEBCA846EEA949D5D28F3C92B6"/>
                </w:placeholder>
                <w:showingPlcHdr/>
                <w:text w:multiLine="1"/>
              </w:sdtPr>
              <w:sdtEndPr>
                <w:rPr>
                  <w:rStyle w:val="PlaceholderText"/>
                  <w:rFonts w:cstheme="minorBidi"/>
                  <w:i/>
                  <w:iCs w:val="0"/>
                  <w:szCs w:val="20"/>
                </w:rPr>
              </w:sdtEndPr>
              <w:sdtContent>
                <w:r w:rsidR="0013661B" w:rsidRPr="005E2F50">
                  <w:rPr>
                    <w:color w:val="auto"/>
                    <w:szCs w:val="20"/>
                    <w:shd w:val="clear" w:color="auto" w:fill="D9D9D9" w:themeFill="background1" w:themeFillShade="D9"/>
                  </w:rPr>
                  <w:t>Type here</w:t>
                </w:r>
              </w:sdtContent>
            </w:sdt>
            <w:r w:rsidR="0013661B" w:rsidRPr="005E2F50">
              <w:rPr>
                <w:rStyle w:val="FormTextChar"/>
                <w:color w:val="auto"/>
                <w:szCs w:val="22"/>
              </w:rPr>
              <w:tab/>
            </w:r>
            <w:r w:rsidR="0013661B" w:rsidRPr="005E2F50">
              <w:rPr>
                <w:rStyle w:val="FormTextChar"/>
                <w:color w:val="auto"/>
              </w:rPr>
              <w:tab/>
            </w:r>
            <w:sdt>
              <w:sdtPr>
                <w:rPr>
                  <w:rFonts w:cstheme="minorHAnsi"/>
                  <w:i w:val="0"/>
                  <w:iCs/>
                  <w:noProof/>
                  <w:color w:val="auto"/>
                  <w:szCs w:val="24"/>
                </w:rPr>
                <w:id w:val="-128941495"/>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No</w:t>
            </w:r>
          </w:p>
        </w:tc>
      </w:tr>
      <w:tr w:rsidR="0013661B" w14:paraId="324617E7" w14:textId="77777777" w:rsidTr="0013661B">
        <w:tc>
          <w:tcPr>
            <w:tcW w:w="10743" w:type="dxa"/>
            <w:gridSpan w:val="2"/>
            <w:shd w:val="clear" w:color="auto" w:fill="EFE8D9"/>
          </w:tcPr>
          <w:p w14:paraId="636845AE" w14:textId="77777777" w:rsidR="0013661B" w:rsidRPr="0013661B" w:rsidRDefault="0013661B" w:rsidP="0013661B">
            <w:pPr>
              <w:rPr>
                <w:rStyle w:val="FormTextChar"/>
                <w:rFonts w:cstheme="minorBidi"/>
                <w:i w:val="0"/>
                <w:iCs w:val="0"/>
                <w:color w:val="auto"/>
                <w:szCs w:val="22"/>
              </w:rPr>
            </w:pPr>
            <w:r>
              <w:t>1.09 Are you working with any of the following organisations who can provide grant funding and/or business development and funding assistance?</w:t>
            </w:r>
          </w:p>
        </w:tc>
      </w:tr>
      <w:tr w:rsidR="0013661B" w14:paraId="72946FCE" w14:textId="77777777" w:rsidTr="0013661B">
        <w:tc>
          <w:tcPr>
            <w:tcW w:w="10743" w:type="dxa"/>
            <w:gridSpan w:val="2"/>
            <w:shd w:val="clear" w:color="auto" w:fill="F2F2F2" w:themeFill="background1" w:themeFillShade="F2"/>
          </w:tcPr>
          <w:p w14:paraId="460FBDC7" w14:textId="77777777" w:rsidR="00E27EC6" w:rsidRPr="005E2F50" w:rsidRDefault="00FE6A84" w:rsidP="0013661B">
            <w:pPr>
              <w:pStyle w:val="NoSpacing"/>
              <w:rPr>
                <w:noProof/>
                <w:color w:val="auto"/>
              </w:rPr>
            </w:pPr>
            <w:sdt>
              <w:sdtPr>
                <w:rPr>
                  <w:rFonts w:cstheme="minorHAnsi"/>
                  <w:i w:val="0"/>
                  <w:iCs/>
                  <w:noProof/>
                  <w:color w:val="auto"/>
                  <w:szCs w:val="24"/>
                </w:rPr>
                <w:id w:val="1872334244"/>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w:t>
            </w:r>
            <w:r w:rsidR="00E27EC6" w:rsidRPr="005E2F50">
              <w:rPr>
                <w:noProof/>
                <w:color w:val="auto"/>
              </w:rPr>
              <w:t>No</w:t>
            </w:r>
            <w:r w:rsidR="0013661B" w:rsidRPr="005E2F50">
              <w:rPr>
                <w:noProof/>
                <w:color w:val="auto"/>
              </w:rPr>
              <w:tab/>
            </w:r>
            <w:r w:rsidR="0013661B" w:rsidRPr="005E2F50">
              <w:rPr>
                <w:noProof/>
                <w:color w:val="auto"/>
              </w:rPr>
              <w:tab/>
            </w:r>
            <w:r w:rsidR="00E27EC6" w:rsidRPr="005E2F50">
              <w:rPr>
                <w:noProof/>
                <w:color w:val="auto"/>
              </w:rPr>
              <w:tab/>
            </w:r>
            <w:r w:rsidR="0013661B" w:rsidRPr="005E2F50">
              <w:rPr>
                <w:rFonts w:cstheme="minorHAnsi"/>
                <w:i w:val="0"/>
                <w:iCs/>
                <w:noProof/>
                <w:color w:val="auto"/>
                <w:szCs w:val="24"/>
              </w:rPr>
              <w:t xml:space="preserve"> </w:t>
            </w:r>
            <w:sdt>
              <w:sdtPr>
                <w:rPr>
                  <w:rFonts w:cstheme="minorHAnsi"/>
                  <w:i w:val="0"/>
                  <w:iCs/>
                  <w:noProof/>
                  <w:color w:val="auto"/>
                  <w:szCs w:val="24"/>
                </w:rPr>
                <w:id w:val="621341077"/>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w:t>
            </w:r>
            <w:r w:rsidR="00E27EC6" w:rsidRPr="005E2F50">
              <w:rPr>
                <w:noProof/>
                <w:color w:val="auto"/>
              </w:rPr>
              <w:t>DTBI</w:t>
            </w:r>
            <w:r w:rsidR="0013661B" w:rsidRPr="005E2F50">
              <w:rPr>
                <w:noProof/>
                <w:color w:val="auto"/>
              </w:rPr>
              <w:tab/>
            </w:r>
            <w:r w:rsidR="0013661B" w:rsidRPr="005E2F50">
              <w:rPr>
                <w:noProof/>
                <w:color w:val="auto"/>
              </w:rPr>
              <w:tab/>
            </w:r>
            <w:r w:rsidR="0013661B" w:rsidRPr="005E2F50">
              <w:rPr>
                <w:rFonts w:cstheme="minorHAnsi"/>
                <w:i w:val="0"/>
                <w:iCs/>
                <w:noProof/>
                <w:color w:val="auto"/>
                <w:szCs w:val="24"/>
              </w:rPr>
              <w:t xml:space="preserve"> </w:t>
            </w:r>
            <w:r w:rsidR="00E27EC6" w:rsidRPr="005E2F50">
              <w:rPr>
                <w:rFonts w:cstheme="minorHAnsi"/>
                <w:i w:val="0"/>
                <w:iCs/>
                <w:noProof/>
                <w:color w:val="auto"/>
                <w:szCs w:val="24"/>
              </w:rPr>
              <w:tab/>
            </w:r>
            <w:sdt>
              <w:sdtPr>
                <w:rPr>
                  <w:rFonts w:cstheme="minorHAnsi"/>
                  <w:i w:val="0"/>
                  <w:iCs/>
                  <w:noProof/>
                  <w:color w:val="auto"/>
                  <w:szCs w:val="24"/>
                </w:rPr>
                <w:id w:val="508724414"/>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IBA</w:t>
            </w:r>
            <w:r w:rsidR="0013661B" w:rsidRPr="005E2F50">
              <w:rPr>
                <w:noProof/>
                <w:color w:val="auto"/>
              </w:rPr>
              <w:tab/>
            </w:r>
            <w:r w:rsidR="0013661B" w:rsidRPr="005E2F50">
              <w:rPr>
                <w:noProof/>
                <w:color w:val="auto"/>
              </w:rPr>
              <w:tab/>
            </w:r>
            <w:r w:rsidR="0013661B" w:rsidRPr="005E2F50">
              <w:rPr>
                <w:rFonts w:cstheme="minorHAnsi"/>
                <w:i w:val="0"/>
                <w:iCs/>
                <w:noProof/>
                <w:color w:val="auto"/>
                <w:szCs w:val="24"/>
              </w:rPr>
              <w:t xml:space="preserve"> </w:t>
            </w:r>
            <w:r w:rsidR="00E27EC6" w:rsidRPr="005E2F50">
              <w:rPr>
                <w:rFonts w:cstheme="minorHAnsi"/>
                <w:i w:val="0"/>
                <w:iCs/>
                <w:noProof/>
                <w:color w:val="auto"/>
                <w:szCs w:val="24"/>
              </w:rPr>
              <w:tab/>
            </w:r>
            <w:r w:rsidR="00E27EC6" w:rsidRPr="005E2F50">
              <w:rPr>
                <w:rFonts w:cstheme="minorHAnsi"/>
                <w:i w:val="0"/>
                <w:iCs/>
                <w:noProof/>
                <w:color w:val="auto"/>
                <w:szCs w:val="24"/>
              </w:rPr>
              <w:tab/>
            </w:r>
            <w:r w:rsidR="00E27EC6" w:rsidRPr="005E2F50">
              <w:rPr>
                <w:rFonts w:cstheme="minorHAnsi"/>
                <w:i w:val="0"/>
                <w:iCs/>
                <w:noProof/>
                <w:color w:val="auto"/>
                <w:szCs w:val="24"/>
              </w:rPr>
              <w:tab/>
            </w:r>
            <w:sdt>
              <w:sdtPr>
                <w:rPr>
                  <w:rFonts w:cstheme="minorHAnsi"/>
                  <w:i w:val="0"/>
                  <w:iCs/>
                  <w:noProof/>
                  <w:color w:val="auto"/>
                  <w:szCs w:val="24"/>
                </w:rPr>
                <w:id w:val="378370004"/>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w:t>
            </w:r>
            <w:r w:rsidR="00E27EC6" w:rsidRPr="005E2F50">
              <w:rPr>
                <w:noProof/>
                <w:color w:val="auto"/>
              </w:rPr>
              <w:t>ERA</w:t>
            </w:r>
            <w:r w:rsidR="0013661B" w:rsidRPr="005E2F50">
              <w:rPr>
                <w:noProof/>
                <w:color w:val="auto"/>
              </w:rPr>
              <w:tab/>
            </w:r>
            <w:r w:rsidR="0013661B" w:rsidRPr="005E2F50">
              <w:rPr>
                <w:noProof/>
                <w:color w:val="auto"/>
              </w:rPr>
              <w:tab/>
            </w:r>
          </w:p>
          <w:p w14:paraId="64F0525C" w14:textId="77777777" w:rsidR="0013661B" w:rsidRPr="00E27EC6" w:rsidRDefault="00FE6A84" w:rsidP="0013661B">
            <w:pPr>
              <w:pStyle w:val="NoSpacing"/>
              <w:rPr>
                <w:rStyle w:val="FormTextChar"/>
                <w:rFonts w:cstheme="minorBidi"/>
                <w:i/>
                <w:iCs w:val="0"/>
                <w:noProof/>
                <w:color w:val="3C0919"/>
                <w:szCs w:val="22"/>
              </w:rPr>
            </w:pPr>
            <w:sdt>
              <w:sdtPr>
                <w:rPr>
                  <w:rFonts w:cstheme="minorHAnsi"/>
                  <w:i w:val="0"/>
                  <w:iCs/>
                  <w:noProof/>
                  <w:color w:val="auto"/>
                  <w:szCs w:val="24"/>
                </w:rPr>
                <w:id w:val="-866987256"/>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w:t>
            </w:r>
            <w:r w:rsidR="00E27EC6" w:rsidRPr="005E2F50">
              <w:rPr>
                <w:noProof/>
                <w:color w:val="auto"/>
              </w:rPr>
              <w:t>Many Rivers</w:t>
            </w:r>
            <w:r w:rsidR="0013661B" w:rsidRPr="005E2F50">
              <w:rPr>
                <w:noProof/>
                <w:color w:val="auto"/>
              </w:rPr>
              <w:tab/>
            </w:r>
            <w:r w:rsidR="0013661B" w:rsidRPr="005E2F50">
              <w:rPr>
                <w:noProof/>
                <w:color w:val="auto"/>
              </w:rPr>
              <w:tab/>
            </w:r>
            <w:r w:rsidR="0013661B" w:rsidRPr="005E2F50">
              <w:rPr>
                <w:rFonts w:cstheme="minorHAnsi"/>
                <w:i w:val="0"/>
                <w:iCs/>
                <w:noProof/>
                <w:color w:val="auto"/>
                <w:szCs w:val="24"/>
              </w:rPr>
              <w:t xml:space="preserve"> </w:t>
            </w:r>
            <w:sdt>
              <w:sdtPr>
                <w:rPr>
                  <w:rFonts w:cstheme="minorHAnsi"/>
                  <w:i w:val="0"/>
                  <w:iCs/>
                  <w:noProof/>
                  <w:color w:val="auto"/>
                  <w:szCs w:val="24"/>
                </w:rPr>
                <w:id w:val="1907188689"/>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w:t>
            </w:r>
            <w:r w:rsidR="00E27EC6" w:rsidRPr="005E2F50">
              <w:rPr>
                <w:noProof/>
                <w:color w:val="auto"/>
              </w:rPr>
              <w:t>ALPA</w:t>
            </w:r>
            <w:r w:rsidR="0013661B" w:rsidRPr="005E2F50">
              <w:rPr>
                <w:noProof/>
                <w:color w:val="auto"/>
              </w:rPr>
              <w:tab/>
            </w:r>
            <w:r w:rsidR="0013661B" w:rsidRPr="005E2F50">
              <w:rPr>
                <w:rFonts w:cstheme="minorHAnsi"/>
                <w:i w:val="0"/>
                <w:iCs/>
                <w:noProof/>
                <w:color w:val="auto"/>
                <w:szCs w:val="24"/>
              </w:rPr>
              <w:t xml:space="preserve"> </w:t>
            </w:r>
            <w:r w:rsidR="00E27EC6" w:rsidRPr="005E2F50">
              <w:rPr>
                <w:rFonts w:cstheme="minorHAnsi"/>
                <w:i w:val="0"/>
                <w:iCs/>
                <w:noProof/>
                <w:color w:val="auto"/>
                <w:szCs w:val="24"/>
              </w:rPr>
              <w:tab/>
            </w:r>
            <w:sdt>
              <w:sdtPr>
                <w:rPr>
                  <w:rFonts w:cstheme="minorHAnsi"/>
                  <w:i w:val="0"/>
                  <w:iCs/>
                  <w:noProof/>
                  <w:color w:val="auto"/>
                  <w:szCs w:val="24"/>
                </w:rPr>
                <w:id w:val="-599179314"/>
                <w14:checkbox>
                  <w14:checked w14:val="0"/>
                  <w14:checkedState w14:val="2612" w14:font="MS Gothic"/>
                  <w14:uncheckedState w14:val="2610" w14:font="MS Gothic"/>
                </w14:checkbox>
              </w:sdtPr>
              <w:sdtEndPr/>
              <w:sdtContent>
                <w:r w:rsidR="0013661B" w:rsidRPr="005E2F50">
                  <w:rPr>
                    <w:rFonts w:ascii="MS Gothic" w:eastAsia="MS Gothic" w:hAnsi="MS Gothic" w:cstheme="minorHAnsi" w:hint="eastAsia"/>
                    <w:i w:val="0"/>
                    <w:iCs/>
                    <w:noProof/>
                    <w:color w:val="auto"/>
                    <w:szCs w:val="24"/>
                  </w:rPr>
                  <w:t>☐</w:t>
                </w:r>
              </w:sdtContent>
            </w:sdt>
            <w:r w:rsidR="0013661B" w:rsidRPr="005E2F50">
              <w:rPr>
                <w:noProof/>
                <w:color w:val="auto"/>
              </w:rPr>
              <w:t xml:space="preserve">  </w:t>
            </w:r>
            <w:r w:rsidR="00E27EC6" w:rsidRPr="005E2F50">
              <w:rPr>
                <w:noProof/>
                <w:color w:val="auto"/>
              </w:rPr>
              <w:t>Other, provide details:</w:t>
            </w:r>
            <w:r w:rsidR="0013661B" w:rsidRPr="005E2F50">
              <w:rPr>
                <w:noProof/>
                <w:color w:val="auto"/>
              </w:rPr>
              <w:t xml:space="preserve"> </w:t>
            </w:r>
            <w:sdt>
              <w:sdtPr>
                <w:rPr>
                  <w:rStyle w:val="FormTextChar"/>
                  <w:color w:val="auto"/>
                  <w:szCs w:val="22"/>
                </w:rPr>
                <w:alias w:val="Type here"/>
                <w:tag w:val="Type here"/>
                <w:id w:val="-1600940098"/>
                <w:placeholder>
                  <w:docPart w:val="83C4E2B892B24D49B1409343C9C48E22"/>
                </w:placeholder>
                <w:showingPlcHdr/>
                <w:text w:multiLine="1"/>
              </w:sdtPr>
              <w:sdtEndPr>
                <w:rPr>
                  <w:rStyle w:val="PlaceholderText"/>
                  <w:rFonts w:cstheme="minorBidi"/>
                  <w:i/>
                  <w:iCs w:val="0"/>
                  <w:szCs w:val="20"/>
                </w:rPr>
              </w:sdtEndPr>
              <w:sdtContent>
                <w:r w:rsidR="0013661B" w:rsidRPr="005E2F50">
                  <w:rPr>
                    <w:color w:val="auto"/>
                    <w:szCs w:val="20"/>
                    <w:shd w:val="clear" w:color="auto" w:fill="D9D9D9" w:themeFill="background1" w:themeFillShade="D9"/>
                  </w:rPr>
                  <w:t>Type here</w:t>
                </w:r>
              </w:sdtContent>
            </w:sdt>
            <w:r w:rsidR="0013661B" w:rsidRPr="005E2F50">
              <w:rPr>
                <w:rStyle w:val="FormTextChar"/>
                <w:color w:val="auto"/>
                <w:szCs w:val="22"/>
              </w:rPr>
              <w:tab/>
            </w:r>
          </w:p>
        </w:tc>
      </w:tr>
      <w:tr w:rsidR="0013661B" w:rsidRPr="001C00F7" w14:paraId="5A5FDDC3" w14:textId="77777777" w:rsidTr="00467E5C">
        <w:tc>
          <w:tcPr>
            <w:tcW w:w="10743" w:type="dxa"/>
            <w:gridSpan w:val="2"/>
            <w:shd w:val="clear" w:color="auto" w:fill="3C0919"/>
            <w:vAlign w:val="center"/>
          </w:tcPr>
          <w:p w14:paraId="4392309D" w14:textId="77777777" w:rsidR="0013661B" w:rsidRPr="001C00F7" w:rsidRDefault="0013661B" w:rsidP="00467E5C">
            <w:pPr>
              <w:pStyle w:val="Heading3"/>
              <w:framePr w:hSpace="0" w:wrap="auto" w:vAnchor="margin" w:hAnchor="text" w:xAlign="left" w:yAlign="inline"/>
              <w:spacing w:before="0" w:after="0"/>
              <w:jc w:val="center"/>
              <w:outlineLvl w:val="2"/>
            </w:pPr>
            <w:r w:rsidRPr="00A85D15">
              <w:rPr>
                <w:sz w:val="20"/>
                <w:szCs w:val="16"/>
              </w:rPr>
              <w:t xml:space="preserve">END OF </w:t>
            </w:r>
            <w:r w:rsidR="00E27EC6" w:rsidRPr="00A85D15">
              <w:rPr>
                <w:sz w:val="20"/>
                <w:szCs w:val="16"/>
              </w:rPr>
              <w:t>FORM</w:t>
            </w:r>
          </w:p>
        </w:tc>
      </w:tr>
    </w:tbl>
    <w:p w14:paraId="2ACB5CCE" w14:textId="77777777" w:rsidR="0013661B" w:rsidRPr="00E27EC6" w:rsidRDefault="0013661B" w:rsidP="00E27EC6">
      <w:pPr>
        <w:spacing w:before="0" w:after="0"/>
        <w:rPr>
          <w:sz w:val="2"/>
          <w:szCs w:val="2"/>
        </w:rPr>
      </w:pPr>
    </w:p>
    <w:tbl>
      <w:tblPr>
        <w:tblStyle w:val="TableGrid"/>
        <w:tblpPr w:leftFromText="181" w:rightFromText="181" w:vertAnchor="text" w:horzAnchor="margin" w:tblpX="-317" w:tblpY="1"/>
        <w:tblOverlap w:val="never"/>
        <w:tblW w:w="10743"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10743"/>
      </w:tblGrid>
      <w:tr w:rsidR="0013661B" w14:paraId="552132DA" w14:textId="77777777" w:rsidTr="0013661B">
        <w:tc>
          <w:tcPr>
            <w:tcW w:w="10743" w:type="dxa"/>
            <w:shd w:val="clear" w:color="auto" w:fill="F95738"/>
            <w:vAlign w:val="center"/>
          </w:tcPr>
          <w:p w14:paraId="56B411F1" w14:textId="77777777" w:rsidR="0013661B" w:rsidRPr="0044134A" w:rsidRDefault="0013661B" w:rsidP="00467E5C">
            <w:pPr>
              <w:pStyle w:val="Heading3"/>
              <w:framePr w:hSpace="0" w:wrap="auto" w:vAnchor="margin" w:hAnchor="text" w:xAlign="left" w:yAlign="inline"/>
              <w:spacing w:before="0" w:after="0"/>
              <w:outlineLvl w:val="2"/>
            </w:pPr>
            <w:r w:rsidRPr="00467E5C">
              <w:rPr>
                <w:sz w:val="20"/>
                <w:szCs w:val="16"/>
              </w:rPr>
              <w:t>CONFIDENTIALITY AND PRIVACY</w:t>
            </w:r>
          </w:p>
        </w:tc>
      </w:tr>
      <w:tr w:rsidR="0013661B" w14:paraId="6269C849" w14:textId="77777777" w:rsidTr="0013661B">
        <w:tc>
          <w:tcPr>
            <w:tcW w:w="10743" w:type="dxa"/>
            <w:shd w:val="clear" w:color="auto" w:fill="F2F2F2" w:themeFill="background1" w:themeFillShade="F2"/>
            <w:vAlign w:val="center"/>
          </w:tcPr>
          <w:p w14:paraId="75A8A90A" w14:textId="77777777" w:rsidR="0013661B" w:rsidRPr="0044134A" w:rsidRDefault="0013661B" w:rsidP="0013661B">
            <w:pPr>
              <w:ind w:left="7"/>
              <w:rPr>
                <w:rStyle w:val="FormTextChar"/>
              </w:rPr>
            </w:pPr>
            <w:r w:rsidRPr="004D7C01">
              <w:rPr>
                <w:sz w:val="20"/>
                <w:szCs w:val="20"/>
                <w:lang w:val="en-US"/>
              </w:rPr>
              <w:t xml:space="preserve">Jabiru Kabolkmakmen Ltd will use its best endeavors to keep </w:t>
            </w:r>
            <w:r w:rsidR="00FE2E01">
              <w:rPr>
                <w:sz w:val="20"/>
                <w:szCs w:val="20"/>
                <w:lang w:val="en-US"/>
              </w:rPr>
              <w:t>this re</w:t>
            </w:r>
            <w:r w:rsidRPr="004D7C01">
              <w:rPr>
                <w:sz w:val="20"/>
                <w:szCs w:val="20"/>
                <w:lang w:val="en-US"/>
              </w:rPr>
              <w:t xml:space="preserve">quest confidential. Jabiru Kabolkmakmen is committed to the protection of your personal information and handling of that information in accordance with the Australian Privacy Principles and the </w:t>
            </w:r>
            <w:r w:rsidRPr="001322A8">
              <w:rPr>
                <w:i/>
                <w:iCs/>
                <w:sz w:val="20"/>
                <w:szCs w:val="20"/>
                <w:lang w:val="en-US"/>
              </w:rPr>
              <w:t>Privacy Act 1988</w:t>
            </w:r>
            <w:r w:rsidRPr="004D7C01">
              <w:rPr>
                <w:sz w:val="20"/>
                <w:szCs w:val="20"/>
                <w:lang w:val="en-US"/>
              </w:rPr>
              <w:t xml:space="preserve"> (Cth) (Privacy Act).  Jabiru Kabolkmakmen will collect personal information about you, in the course of you completing this Request Form and (if applicable) in the course of your tenancy. Jabiru Kabolkmakmen’s Privacy policy sets out </w:t>
            </w:r>
            <w:r w:rsidR="00DC21BF">
              <w:rPr>
                <w:sz w:val="20"/>
                <w:szCs w:val="20"/>
                <w:lang w:val="en-US"/>
              </w:rPr>
              <w:t>its</w:t>
            </w:r>
            <w:r w:rsidRPr="004D7C01">
              <w:rPr>
                <w:sz w:val="20"/>
                <w:szCs w:val="20"/>
                <w:lang w:val="en-US"/>
              </w:rPr>
              <w:t xml:space="preserve"> procedures for the handling of personal information, and information on seeking access or correction, and about making a complaint, including how complaints will be handled. Should you require a copy of this policy, please email </w:t>
            </w:r>
            <w:hyperlink r:id="rId12" w:history="1">
              <w:r w:rsidRPr="004D7C01">
                <w:rPr>
                  <w:rStyle w:val="Hyperlink"/>
                  <w:rFonts w:cstheme="minorHAnsi"/>
                  <w:b/>
                  <w:bCs/>
                  <w:i/>
                  <w:iCs/>
                  <w:color w:val="3C0919"/>
                  <w:sz w:val="20"/>
                  <w:lang w:val="en-US"/>
                </w:rPr>
                <w:t>admin@jabirukabolkmakmen.com.au</w:t>
              </w:r>
            </w:hyperlink>
            <w:r w:rsidRPr="004D7C01">
              <w:rPr>
                <w:b/>
                <w:bCs/>
                <w:color w:val="3C0919"/>
                <w:sz w:val="20"/>
                <w:szCs w:val="20"/>
                <w:lang w:val="en-US"/>
              </w:rPr>
              <w:t>.</w:t>
            </w:r>
            <w:r w:rsidRPr="004D7C01">
              <w:rPr>
                <w:sz w:val="20"/>
                <w:szCs w:val="20"/>
                <w:lang w:val="en-US"/>
              </w:rPr>
              <w:t xml:space="preserve"> By providing Jabiru Kabolkmakmen with personal information about a third party (e.g. a primary contact) you warrant that that person consents to Jabiru Kabolkmakmen collecting and handling their personal information in accordance with </w:t>
            </w:r>
            <w:r w:rsidR="0034566B">
              <w:rPr>
                <w:sz w:val="20"/>
                <w:szCs w:val="20"/>
                <w:lang w:val="en-US"/>
              </w:rPr>
              <w:t>its</w:t>
            </w:r>
            <w:r w:rsidRPr="004D7C01">
              <w:rPr>
                <w:sz w:val="20"/>
                <w:szCs w:val="20"/>
                <w:lang w:val="en-US"/>
              </w:rPr>
              <w:t xml:space="preserve"> Privacy Policy.</w:t>
            </w:r>
          </w:p>
        </w:tc>
      </w:tr>
      <w:bookmarkEnd w:id="2"/>
    </w:tbl>
    <w:p w14:paraId="0F3588D7" w14:textId="77777777" w:rsidR="0050163E" w:rsidRDefault="0050163E" w:rsidP="00FE2E01">
      <w:pPr>
        <w:tabs>
          <w:tab w:val="left" w:pos="4530"/>
          <w:tab w:val="left" w:pos="5190"/>
        </w:tabs>
      </w:pPr>
    </w:p>
    <w:sectPr w:rsidR="0050163E" w:rsidSect="00E27EC6">
      <w:headerReference w:type="even" r:id="rId13"/>
      <w:headerReference w:type="default" r:id="rId14"/>
      <w:footerReference w:type="even" r:id="rId15"/>
      <w:footerReference w:type="default" r:id="rId16"/>
      <w:headerReference w:type="first" r:id="rId17"/>
      <w:footerReference w:type="first" r:id="rId18"/>
      <w:pgSz w:w="11906" w:h="16838"/>
      <w:pgMar w:top="1843" w:right="849" w:bottom="709" w:left="85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E9BA3" w14:textId="77777777" w:rsidR="00FE6A84" w:rsidRDefault="00FE6A84" w:rsidP="000C67B6">
      <w:pPr>
        <w:spacing w:after="0"/>
      </w:pPr>
      <w:r>
        <w:separator/>
      </w:r>
    </w:p>
  </w:endnote>
  <w:endnote w:type="continuationSeparator" w:id="0">
    <w:p w14:paraId="6FEBB448" w14:textId="77777777" w:rsidR="00FE6A84" w:rsidRDefault="00FE6A84" w:rsidP="000C67B6">
      <w:pPr>
        <w:spacing w:after="0"/>
      </w:pPr>
      <w:r>
        <w:continuationSeparator/>
      </w:r>
    </w:p>
  </w:endnote>
  <w:endnote w:type="continuationNotice" w:id="1">
    <w:p w14:paraId="29172389" w14:textId="77777777" w:rsidR="00FE6A84" w:rsidRDefault="00FE6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Calibri"/>
    <w:charset w:val="00"/>
    <w:family w:val="swiss"/>
    <w:pitch w:val="variable"/>
    <w:sig w:usb0="A00000AF" w:usb1="5000604B" w:usb2="00000000" w:usb3="00000000" w:csb0="00000093" w:csb1="00000000"/>
  </w:font>
  <w:font w:name="Daytona">
    <w:charset w:val="00"/>
    <w:family w:val="swiss"/>
    <w:pitch w:val="variable"/>
    <w:sig w:usb0="A00002EF" w:usb1="0000000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1843C" w14:textId="77777777" w:rsidR="003402A5" w:rsidRDefault="00340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754CA" w14:textId="77777777" w:rsidR="003402A5" w:rsidRDefault="00340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9047" w14:textId="77777777" w:rsidR="00FE2E01" w:rsidRPr="00846E3D" w:rsidRDefault="00FE2E01" w:rsidP="00FE2E01">
    <w:pPr>
      <w:pStyle w:val="Footer"/>
      <w:jc w:val="center"/>
      <w:rPr>
        <w:rFonts w:cstheme="minorHAnsi"/>
        <w:b/>
        <w:bCs/>
        <w:color w:val="3C0919"/>
        <w:sz w:val="18"/>
        <w:szCs w:val="18"/>
        <w:lang w:val="en-US"/>
      </w:rPr>
    </w:pPr>
    <w:r w:rsidRPr="00846E3D">
      <w:rPr>
        <w:rFonts w:asciiTheme="majorHAnsi" w:hAnsiTheme="majorHAnsi" w:cstheme="majorHAnsi"/>
        <w:b/>
        <w:bCs/>
        <w:color w:val="3C0919"/>
        <w:sz w:val="18"/>
        <w:szCs w:val="18"/>
        <w:lang w:val="en-US"/>
      </w:rPr>
      <w:t>Jabiru Kabolkmakmen Ltd (ACN 633</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120</w:t>
    </w:r>
    <w:r w:rsidRPr="00846E3D">
      <w:rPr>
        <w:rFonts w:asciiTheme="majorHAnsi" w:hAnsiTheme="majorHAnsi" w:cstheme="majorHAnsi"/>
        <w:b/>
        <w:bCs/>
        <w:color w:val="000000"/>
        <w:sz w:val="18"/>
        <w:szCs w:val="18"/>
        <w:shd w:val="clear" w:color="auto" w:fill="FFFFFF"/>
      </w:rPr>
      <w:t xml:space="preserve"> </w:t>
    </w:r>
    <w:r w:rsidRPr="00846E3D">
      <w:rPr>
        <w:rFonts w:asciiTheme="majorHAnsi" w:hAnsiTheme="majorHAnsi" w:cstheme="majorHAnsi"/>
        <w:b/>
        <w:bCs/>
        <w:color w:val="3C0919"/>
        <w:sz w:val="18"/>
        <w:szCs w:val="18"/>
        <w:lang w:val="en-US"/>
      </w:rPr>
      <w:t>000</w:t>
    </w:r>
    <w:r w:rsidRPr="00846E3D">
      <w:rPr>
        <w:rFonts w:asciiTheme="majorHAnsi" w:hAnsiTheme="majorHAnsi" w:cstheme="majorHAnsi"/>
        <w:b/>
        <w:bCs/>
        <w:color w:val="000000"/>
        <w:sz w:val="18"/>
        <w:szCs w:val="18"/>
        <w:shd w:val="clear" w:color="auto" w:fill="FFFFFF"/>
      </w:rPr>
      <w:t>)</w:t>
    </w:r>
  </w:p>
  <w:p w14:paraId="6F40A638" w14:textId="77777777" w:rsidR="00FE2E01" w:rsidRPr="00846E3D" w:rsidRDefault="00FE2E01" w:rsidP="00FE2E01">
    <w:pPr>
      <w:pStyle w:val="Footer"/>
      <w:jc w:val="center"/>
      <w:rPr>
        <w:rFonts w:asciiTheme="majorHAnsi" w:hAnsiTheme="majorHAnsi" w:cstheme="majorHAnsi"/>
        <w:color w:val="3C0919"/>
        <w:sz w:val="18"/>
        <w:szCs w:val="18"/>
      </w:rPr>
    </w:pPr>
    <w:r>
      <w:rPr>
        <w:rFonts w:asciiTheme="majorHAnsi" w:hAnsiTheme="majorHAnsi" w:cstheme="majorHAnsi"/>
        <w:color w:val="3C0919"/>
        <w:sz w:val="18"/>
        <w:szCs w:val="18"/>
        <w:lang w:val="en-US"/>
      </w:rPr>
      <w:t xml:space="preserve">Form 4: Expression of Interest </w:t>
    </w:r>
    <w:r w:rsidR="003402A5">
      <w:rPr>
        <w:rFonts w:asciiTheme="majorHAnsi" w:hAnsiTheme="majorHAnsi" w:cstheme="majorHAnsi"/>
        <w:color w:val="3C0919"/>
        <w:sz w:val="18"/>
        <w:szCs w:val="18"/>
        <w:lang w:val="en-US"/>
      </w:rPr>
      <w:t xml:space="preserve">v1 </w:t>
    </w:r>
    <w:r>
      <w:rPr>
        <w:rFonts w:asciiTheme="majorHAnsi" w:hAnsiTheme="majorHAnsi" w:cstheme="majorHAnsi"/>
        <w:color w:val="3C0919"/>
        <w:sz w:val="18"/>
        <w:szCs w:val="18"/>
        <w:lang w:val="en-US"/>
      </w:rPr>
      <w:t xml:space="preserve">- </w:t>
    </w:r>
    <w:r w:rsidRPr="00846E3D">
      <w:rPr>
        <w:rFonts w:asciiTheme="majorHAnsi" w:hAnsiTheme="majorHAnsi" w:cstheme="majorHAnsi"/>
        <w:color w:val="3C0919"/>
        <w:sz w:val="18"/>
        <w:szCs w:val="18"/>
        <w:lang w:val="en-US"/>
      </w:rPr>
      <w:t xml:space="preserve"> Sub-lease or other interest in Aboriginal land in Jabiru</w:t>
    </w:r>
  </w:p>
  <w:p w14:paraId="1E35958D" w14:textId="77777777" w:rsidR="00FE2E01" w:rsidRDefault="00FE2E01" w:rsidP="00FE2E01">
    <w:pPr>
      <w:spacing w:after="0"/>
      <w:ind w:right="-1"/>
      <w:jc w:val="center"/>
      <w:rPr>
        <w:rFonts w:asciiTheme="majorHAnsi" w:hAnsiTheme="majorHAnsi" w:cstheme="majorHAnsi"/>
        <w:color w:val="3C0919"/>
        <w:sz w:val="18"/>
        <w:szCs w:val="18"/>
        <w:lang w:val="en-US"/>
      </w:rPr>
    </w:pPr>
    <w:r w:rsidRPr="00846E3D">
      <w:rPr>
        <w:rFonts w:asciiTheme="majorHAnsi" w:hAnsiTheme="majorHAnsi" w:cstheme="majorHAnsi"/>
        <w:color w:val="3C0919"/>
        <w:sz w:val="18"/>
        <w:szCs w:val="18"/>
        <w:lang w:val="en-US"/>
      </w:rPr>
      <w:t>For more information</w:t>
    </w:r>
    <w:r>
      <w:rPr>
        <w:rFonts w:asciiTheme="majorHAnsi" w:hAnsiTheme="majorHAnsi" w:cstheme="majorHAnsi"/>
        <w:color w:val="3C0919"/>
        <w:sz w:val="18"/>
        <w:szCs w:val="18"/>
        <w:lang w:val="en-US"/>
      </w:rPr>
      <w:t>:</w:t>
    </w:r>
    <w:r w:rsidRPr="00846E3D">
      <w:rPr>
        <w:rFonts w:asciiTheme="majorHAnsi" w:hAnsiTheme="majorHAnsi" w:cstheme="majorHAnsi"/>
        <w:color w:val="3C0919"/>
        <w:sz w:val="18"/>
        <w:szCs w:val="18"/>
        <w:lang w:val="en-US"/>
      </w:rPr>
      <w:t xml:space="preserve"> refer to the FAQs on our website </w:t>
    </w:r>
    <w:hyperlink r:id="rId1" w:history="1">
      <w:r w:rsidRPr="00846E3D">
        <w:rPr>
          <w:rFonts w:asciiTheme="majorHAnsi" w:hAnsiTheme="majorHAnsi" w:cstheme="majorHAnsi"/>
          <w:color w:val="3C0919"/>
          <w:sz w:val="18"/>
          <w:szCs w:val="18"/>
          <w:u w:val="single"/>
          <w:lang w:val="en-US"/>
        </w:rPr>
        <w:t>www.jabirukabolkmakmen.com.au</w:t>
      </w:r>
    </w:hyperlink>
    <w:r>
      <w:rPr>
        <w:rFonts w:asciiTheme="majorHAnsi" w:hAnsiTheme="majorHAnsi" w:cstheme="majorHAnsi"/>
        <w:color w:val="3C0919"/>
        <w:sz w:val="18"/>
        <w:szCs w:val="18"/>
        <w:u w:val="single"/>
        <w:lang w:val="en-US"/>
      </w:rPr>
      <w:t>|</w:t>
    </w:r>
    <w:r w:rsidRPr="00846E3D">
      <w:rPr>
        <w:rFonts w:asciiTheme="majorHAnsi" w:hAnsiTheme="majorHAnsi" w:cstheme="majorHAnsi"/>
        <w:color w:val="3C0919"/>
        <w:sz w:val="18"/>
        <w:szCs w:val="18"/>
        <w:lang w:val="en-US"/>
      </w:rPr>
      <w:t xml:space="preserve"> call us on 08 8979 3203</w:t>
    </w:r>
  </w:p>
  <w:p w14:paraId="08B70896" w14:textId="77777777" w:rsidR="00E27EC6" w:rsidRPr="00FE2E01" w:rsidRDefault="00FE2E01" w:rsidP="00FE2E01">
    <w:pPr>
      <w:spacing w:after="0"/>
      <w:ind w:right="-1"/>
      <w:jc w:val="center"/>
      <w:rPr>
        <w:rFonts w:asciiTheme="majorHAnsi" w:hAnsiTheme="majorHAnsi" w:cstheme="majorHAnsi"/>
        <w:color w:val="3C0919"/>
        <w:sz w:val="18"/>
        <w:szCs w:val="18"/>
        <w:lang w:val="en-US"/>
      </w:rPr>
    </w:pPr>
    <w:r>
      <w:rPr>
        <w:rFonts w:asciiTheme="majorHAnsi" w:hAnsiTheme="majorHAnsi" w:cstheme="majorHAnsi"/>
        <w:color w:val="3C0919"/>
        <w:sz w:val="18"/>
        <w:szCs w:val="18"/>
        <w:lang w:val="en-US"/>
      </w:rPr>
      <w:t xml:space="preserve">| email </w:t>
    </w:r>
    <w:hyperlink r:id="rId2" w:history="1">
      <w:r w:rsidRPr="00CA466D">
        <w:rPr>
          <w:rStyle w:val="Hyperlink"/>
          <w:rFonts w:asciiTheme="majorHAnsi" w:hAnsiTheme="majorHAnsi" w:cstheme="majorHAnsi"/>
          <w:sz w:val="18"/>
          <w:szCs w:val="18"/>
          <w:lang w:val="en-US"/>
        </w:rPr>
        <w:t>admin@jabirukabolkmakmen.com.au</w:t>
      </w:r>
    </w:hyperlink>
    <w:r>
      <w:rPr>
        <w:rFonts w:asciiTheme="majorHAnsi" w:hAnsiTheme="majorHAnsi" w:cstheme="majorHAnsi"/>
        <w:color w:val="3C0919"/>
        <w:sz w:val="18"/>
        <w:szCs w:val="18"/>
        <w:lang w:val="en-US"/>
      </w:rPr>
      <w:t xml:space="preserve">| </w:t>
    </w:r>
    <w:r w:rsidRPr="00846E3D">
      <w:rPr>
        <w:rFonts w:asciiTheme="majorHAnsi" w:hAnsiTheme="majorHAnsi" w:cstheme="majorHAnsi"/>
        <w:color w:val="3C0919"/>
        <w:sz w:val="18"/>
        <w:szCs w:val="18"/>
        <w:lang w:val="en-US"/>
      </w:rPr>
      <w:t>drop into our office.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15A4F" w14:textId="77777777" w:rsidR="00FE6A84" w:rsidRDefault="00FE6A84" w:rsidP="000C67B6">
      <w:pPr>
        <w:spacing w:after="0"/>
      </w:pPr>
      <w:bookmarkStart w:id="0" w:name="_Hlk19880141"/>
      <w:bookmarkEnd w:id="0"/>
      <w:r>
        <w:separator/>
      </w:r>
    </w:p>
  </w:footnote>
  <w:footnote w:type="continuationSeparator" w:id="0">
    <w:p w14:paraId="69F61281" w14:textId="77777777" w:rsidR="00FE6A84" w:rsidRDefault="00FE6A84" w:rsidP="000C67B6">
      <w:pPr>
        <w:spacing w:after="0"/>
      </w:pPr>
      <w:r>
        <w:continuationSeparator/>
      </w:r>
    </w:p>
  </w:footnote>
  <w:footnote w:type="continuationNotice" w:id="1">
    <w:p w14:paraId="0B132192" w14:textId="77777777" w:rsidR="00FE6A84" w:rsidRDefault="00FE6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BF07E" w14:textId="77777777" w:rsidR="003402A5" w:rsidRDefault="0034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0AB4" w14:textId="77777777" w:rsidR="003402A5" w:rsidRDefault="00340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10599" w14:textId="77777777" w:rsidR="00E27EC6" w:rsidRDefault="00E27EC6" w:rsidP="00E27EC6">
    <w:pPr>
      <w:pStyle w:val="Header"/>
      <w:tabs>
        <w:tab w:val="clear" w:pos="9026"/>
        <w:tab w:val="right" w:pos="8647"/>
      </w:tabs>
      <w:ind w:left="-709" w:right="-23"/>
      <w:jc w:val="right"/>
      <w:rPr>
        <w:b/>
        <w:color w:val="F95738"/>
        <w:sz w:val="44"/>
        <w:szCs w:val="44"/>
      </w:rPr>
    </w:pPr>
    <w:r>
      <w:tab/>
    </w:r>
    <w:r w:rsidRPr="00053F66">
      <w:rPr>
        <w:noProof/>
      </w:rPr>
      <w:drawing>
        <wp:anchor distT="0" distB="0" distL="114300" distR="114300" simplePos="0" relativeHeight="251659264" behindDoc="1" locked="0" layoutInCell="1" allowOverlap="1" wp14:anchorId="175BD345" wp14:editId="38C4CBB1">
          <wp:simplePos x="0" y="0"/>
          <wp:positionH relativeFrom="column">
            <wp:posOffset>28575</wp:posOffset>
          </wp:positionH>
          <wp:positionV relativeFrom="paragraph">
            <wp:posOffset>-271780</wp:posOffset>
          </wp:positionV>
          <wp:extent cx="1885950" cy="1079500"/>
          <wp:effectExtent l="0" t="0" r="0" b="6350"/>
          <wp:wrapTight wrapText="bothSides">
            <wp:wrapPolygon edited="0">
              <wp:start x="0" y="0"/>
              <wp:lineTo x="0" y="21346"/>
              <wp:lineTo x="21382" y="21346"/>
              <wp:lineTo x="21382"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Jabiru_Kabolkmakmen_Logo_RGB__Full_Colour.jpg"/>
                  <pic:cNvPicPr/>
                </pic:nvPicPr>
                <pic:blipFill rotWithShape="1">
                  <a:blip r:embed="rId1">
                    <a:extLst>
                      <a:ext uri="{28A0092B-C50C-407E-A947-70E740481C1C}">
                        <a14:useLocalDpi xmlns:a14="http://schemas.microsoft.com/office/drawing/2010/main" val="0"/>
                      </a:ext>
                    </a:extLst>
                  </a:blip>
                  <a:srcRect b="13944"/>
                  <a:stretch/>
                </pic:blipFill>
                <pic:spPr bwMode="auto">
                  <a:xfrm>
                    <a:off x="0" y="0"/>
                    <a:ext cx="188595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53F66">
      <w:rPr>
        <w:b/>
        <w:color w:val="F95738"/>
        <w:sz w:val="44"/>
        <w:szCs w:val="44"/>
      </w:rPr>
      <w:t xml:space="preserve"> </w:t>
    </w:r>
    <w:r>
      <w:rPr>
        <w:b/>
        <w:color w:val="F95738"/>
        <w:sz w:val="44"/>
        <w:szCs w:val="44"/>
      </w:rPr>
      <w:t xml:space="preserve">EXPRESSION OF INTEREST </w:t>
    </w:r>
    <w:r w:rsidRPr="00053F66">
      <w:rPr>
        <w:b/>
        <w:color w:val="F95738"/>
        <w:sz w:val="44"/>
        <w:szCs w:val="44"/>
      </w:rPr>
      <w:t>FORM</w:t>
    </w:r>
  </w:p>
  <w:tbl>
    <w:tblPr>
      <w:tblStyle w:val="TableGrid"/>
      <w:tblpPr w:leftFromText="181" w:rightFromText="181" w:vertAnchor="text" w:horzAnchor="margin" w:tblpX="3481" w:tblpY="1"/>
      <w:tblOverlap w:val="never"/>
      <w:tblW w:w="6774"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6774"/>
    </w:tblGrid>
    <w:tr w:rsidR="00E27EC6" w14:paraId="5219D79D" w14:textId="77777777" w:rsidTr="00EE0B1C">
      <w:tc>
        <w:tcPr>
          <w:tcW w:w="6774" w:type="dxa"/>
          <w:shd w:val="clear" w:color="auto" w:fill="F95738"/>
          <w:vAlign w:val="center"/>
        </w:tcPr>
        <w:p w14:paraId="1D90ABC1" w14:textId="77777777" w:rsidR="00E27EC6" w:rsidRPr="0050163E" w:rsidRDefault="00E27EC6" w:rsidP="00E27EC6">
          <w:pPr>
            <w:pStyle w:val="Heading3"/>
            <w:framePr w:hSpace="0" w:wrap="auto" w:vAnchor="margin" w:hAnchor="text" w:xAlign="left" w:yAlign="inline"/>
            <w:spacing w:before="0" w:after="0"/>
            <w:outlineLvl w:val="2"/>
          </w:pPr>
          <w:r>
            <w:t>INDIVIDUAL/SPECIAL PURPOSE REQUEST</w:t>
          </w:r>
        </w:p>
      </w:tc>
    </w:tr>
  </w:tbl>
  <w:p w14:paraId="44718D55" w14:textId="77777777" w:rsidR="00E27EC6" w:rsidRPr="00E27EC6" w:rsidRDefault="00E27EC6">
    <w:pPr>
      <w:pStyle w:val="Head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A1766"/>
    <w:multiLevelType w:val="hybridMultilevel"/>
    <w:tmpl w:val="85F208F8"/>
    <w:lvl w:ilvl="0" w:tplc="6024C6BA">
      <w:start w:val="3"/>
      <w:numFmt w:val="bullet"/>
      <w:lvlText w:val="-"/>
      <w:lvlJc w:val="left"/>
      <w:pPr>
        <w:ind w:left="720" w:hanging="360"/>
      </w:pPr>
      <w:rPr>
        <w:rFonts w:ascii="Ink Free" w:eastAsiaTheme="minorHAnsi" w:hAnsi="Ink Free"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6B413E"/>
    <w:multiLevelType w:val="hybridMultilevel"/>
    <w:tmpl w:val="9C3C4D92"/>
    <w:lvl w:ilvl="0" w:tplc="3000E922">
      <w:start w:val="1"/>
      <w:numFmt w:val="bullet"/>
      <w:pStyle w:val="ListParagraph"/>
      <w:lvlText w:val=""/>
      <w:lvlJc w:val="left"/>
      <w:pPr>
        <w:ind w:left="720" w:hanging="360"/>
      </w:pPr>
      <w:rPr>
        <w:rFonts w:ascii="Wingdings" w:hAnsi="Wingdings" w:hint="default"/>
      </w:rPr>
    </w:lvl>
    <w:lvl w:ilvl="1" w:tplc="96E20306">
      <w:numFmt w:val="bullet"/>
      <w:lvlText w:val="•"/>
      <w:lvlJc w:val="left"/>
      <w:pPr>
        <w:ind w:left="1440" w:hanging="360"/>
      </w:pPr>
      <w:rPr>
        <w:rFonts w:ascii="Calibri" w:eastAsiaTheme="minorHAnsi" w:hAnsi="Calibri" w:cs="Calibri"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DEA48D8"/>
    <w:multiLevelType w:val="hybridMultilevel"/>
    <w:tmpl w:val="59DCAC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8DB6C11"/>
    <w:multiLevelType w:val="hybridMultilevel"/>
    <w:tmpl w:val="4D8A10A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B532674"/>
    <w:multiLevelType w:val="hybridMultilevel"/>
    <w:tmpl w:val="133A116C"/>
    <w:lvl w:ilvl="0" w:tplc="939A07B6">
      <w:start w:val="2"/>
      <w:numFmt w:val="bullet"/>
      <w:lvlText w:val="-"/>
      <w:lvlJc w:val="left"/>
      <w:pPr>
        <w:ind w:left="720" w:hanging="360"/>
      </w:pPr>
      <w:rPr>
        <w:rFonts w:ascii="Microsoft YaHei UI" w:eastAsia="Microsoft YaHei UI" w:hAnsi="Microsoft YaHei UI" w:cstheme="minorBidi" w:hint="eastAsi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6460B0F"/>
    <w:multiLevelType w:val="hybridMultilevel"/>
    <w:tmpl w:val="E2767D68"/>
    <w:lvl w:ilvl="0" w:tplc="0C090005">
      <w:start w:val="1"/>
      <w:numFmt w:val="bullet"/>
      <w:lvlText w:val=""/>
      <w:lvlJc w:val="left"/>
      <w:pPr>
        <w:ind w:left="11" w:hanging="360"/>
      </w:pPr>
      <w:rPr>
        <w:rFonts w:ascii="Wingdings" w:hAnsi="Wingdings"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6" w15:restartNumberingAfterBreak="0">
    <w:nsid w:val="595D0DCD"/>
    <w:multiLevelType w:val="hybridMultilevel"/>
    <w:tmpl w:val="64080ACE"/>
    <w:lvl w:ilvl="0" w:tplc="0C090005">
      <w:start w:val="1"/>
      <w:numFmt w:val="bullet"/>
      <w:lvlText w:val=""/>
      <w:lvlJc w:val="left"/>
      <w:pPr>
        <w:ind w:left="153" w:hanging="360"/>
      </w:pPr>
      <w:rPr>
        <w:rFonts w:ascii="Wingdings" w:hAnsi="Wingdings"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7" w15:restartNumberingAfterBreak="0">
    <w:nsid w:val="5E8023D0"/>
    <w:multiLevelType w:val="hybridMultilevel"/>
    <w:tmpl w:val="47BAF7BA"/>
    <w:lvl w:ilvl="0" w:tplc="0C090005">
      <w:start w:val="1"/>
      <w:numFmt w:val="bullet"/>
      <w:lvlText w:val=""/>
      <w:lvlJc w:val="left"/>
      <w:pPr>
        <w:ind w:left="1998" w:hanging="360"/>
      </w:pPr>
      <w:rPr>
        <w:rFonts w:ascii="Wingdings" w:hAnsi="Wingdings" w:hint="default"/>
      </w:rPr>
    </w:lvl>
    <w:lvl w:ilvl="1" w:tplc="0C090003" w:tentative="1">
      <w:start w:val="1"/>
      <w:numFmt w:val="bullet"/>
      <w:lvlText w:val="o"/>
      <w:lvlJc w:val="left"/>
      <w:pPr>
        <w:ind w:left="2718" w:hanging="360"/>
      </w:pPr>
      <w:rPr>
        <w:rFonts w:ascii="Courier New" w:hAnsi="Courier New" w:cs="Courier New" w:hint="default"/>
      </w:rPr>
    </w:lvl>
    <w:lvl w:ilvl="2" w:tplc="0C090005" w:tentative="1">
      <w:start w:val="1"/>
      <w:numFmt w:val="bullet"/>
      <w:lvlText w:val=""/>
      <w:lvlJc w:val="left"/>
      <w:pPr>
        <w:ind w:left="3438" w:hanging="360"/>
      </w:pPr>
      <w:rPr>
        <w:rFonts w:ascii="Wingdings" w:hAnsi="Wingdings" w:hint="default"/>
      </w:rPr>
    </w:lvl>
    <w:lvl w:ilvl="3" w:tplc="0C090001" w:tentative="1">
      <w:start w:val="1"/>
      <w:numFmt w:val="bullet"/>
      <w:lvlText w:val=""/>
      <w:lvlJc w:val="left"/>
      <w:pPr>
        <w:ind w:left="4158" w:hanging="360"/>
      </w:pPr>
      <w:rPr>
        <w:rFonts w:ascii="Symbol" w:hAnsi="Symbol" w:hint="default"/>
      </w:rPr>
    </w:lvl>
    <w:lvl w:ilvl="4" w:tplc="0C090003" w:tentative="1">
      <w:start w:val="1"/>
      <w:numFmt w:val="bullet"/>
      <w:lvlText w:val="o"/>
      <w:lvlJc w:val="left"/>
      <w:pPr>
        <w:ind w:left="4878" w:hanging="360"/>
      </w:pPr>
      <w:rPr>
        <w:rFonts w:ascii="Courier New" w:hAnsi="Courier New" w:cs="Courier New" w:hint="default"/>
      </w:rPr>
    </w:lvl>
    <w:lvl w:ilvl="5" w:tplc="0C090005" w:tentative="1">
      <w:start w:val="1"/>
      <w:numFmt w:val="bullet"/>
      <w:lvlText w:val=""/>
      <w:lvlJc w:val="left"/>
      <w:pPr>
        <w:ind w:left="5598" w:hanging="360"/>
      </w:pPr>
      <w:rPr>
        <w:rFonts w:ascii="Wingdings" w:hAnsi="Wingdings" w:hint="default"/>
      </w:rPr>
    </w:lvl>
    <w:lvl w:ilvl="6" w:tplc="0C090001" w:tentative="1">
      <w:start w:val="1"/>
      <w:numFmt w:val="bullet"/>
      <w:lvlText w:val=""/>
      <w:lvlJc w:val="left"/>
      <w:pPr>
        <w:ind w:left="6318" w:hanging="360"/>
      </w:pPr>
      <w:rPr>
        <w:rFonts w:ascii="Symbol" w:hAnsi="Symbol" w:hint="default"/>
      </w:rPr>
    </w:lvl>
    <w:lvl w:ilvl="7" w:tplc="0C090003" w:tentative="1">
      <w:start w:val="1"/>
      <w:numFmt w:val="bullet"/>
      <w:lvlText w:val="o"/>
      <w:lvlJc w:val="left"/>
      <w:pPr>
        <w:ind w:left="7038" w:hanging="360"/>
      </w:pPr>
      <w:rPr>
        <w:rFonts w:ascii="Courier New" w:hAnsi="Courier New" w:cs="Courier New" w:hint="default"/>
      </w:rPr>
    </w:lvl>
    <w:lvl w:ilvl="8" w:tplc="0C090005" w:tentative="1">
      <w:start w:val="1"/>
      <w:numFmt w:val="bullet"/>
      <w:lvlText w:val=""/>
      <w:lvlJc w:val="left"/>
      <w:pPr>
        <w:ind w:left="7758" w:hanging="360"/>
      </w:pPr>
      <w:rPr>
        <w:rFonts w:ascii="Wingdings" w:hAnsi="Wingdings" w:hint="default"/>
      </w:rPr>
    </w:lvl>
  </w:abstractNum>
  <w:abstractNum w:abstractNumId="8" w15:restartNumberingAfterBreak="0">
    <w:nsid w:val="682E7E38"/>
    <w:multiLevelType w:val="hybridMultilevel"/>
    <w:tmpl w:val="0DD2A44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2"/>
  </w:num>
  <w:num w:numId="5">
    <w:abstractNumId w:val="4"/>
  </w:num>
  <w:num w:numId="6">
    <w:abstractNumId w:val="0"/>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ocumentProtection w:edit="forms" w:formatting="1" w:enforcement="1" w:cryptProviderType="rsaAES" w:cryptAlgorithmClass="hash" w:cryptAlgorithmType="typeAny" w:cryptAlgorithmSid="14" w:cryptSpinCount="100000" w:hash="3BruSSKgbMxOUHFYl8mG8ePwzt5uSeM4Y60naX5ZbPI7+ZwMYnuO0VJBDYxSZfxoWoC+G1frXLENi2d8qiObxA==" w:salt="SQtnfK3V39ON1Q3OgpZPD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A84"/>
    <w:rsid w:val="00001197"/>
    <w:rsid w:val="000039FB"/>
    <w:rsid w:val="00004F2F"/>
    <w:rsid w:val="00007040"/>
    <w:rsid w:val="00010673"/>
    <w:rsid w:val="000113D6"/>
    <w:rsid w:val="00012A77"/>
    <w:rsid w:val="00012C9D"/>
    <w:rsid w:val="0001369A"/>
    <w:rsid w:val="000170FD"/>
    <w:rsid w:val="000221DC"/>
    <w:rsid w:val="00026CA0"/>
    <w:rsid w:val="00032A79"/>
    <w:rsid w:val="00032D78"/>
    <w:rsid w:val="00034768"/>
    <w:rsid w:val="0003749A"/>
    <w:rsid w:val="00040238"/>
    <w:rsid w:val="00046BA5"/>
    <w:rsid w:val="00046DB4"/>
    <w:rsid w:val="00047B1D"/>
    <w:rsid w:val="00047F3C"/>
    <w:rsid w:val="00051A81"/>
    <w:rsid w:val="0005224F"/>
    <w:rsid w:val="000537E0"/>
    <w:rsid w:val="00053F66"/>
    <w:rsid w:val="000542C0"/>
    <w:rsid w:val="00056A9C"/>
    <w:rsid w:val="00061EA4"/>
    <w:rsid w:val="00063207"/>
    <w:rsid w:val="000635AD"/>
    <w:rsid w:val="00063FB4"/>
    <w:rsid w:val="00064E2B"/>
    <w:rsid w:val="00065CD0"/>
    <w:rsid w:val="00066CA0"/>
    <w:rsid w:val="0006756D"/>
    <w:rsid w:val="00067CD8"/>
    <w:rsid w:val="0007208F"/>
    <w:rsid w:val="00074327"/>
    <w:rsid w:val="0007470D"/>
    <w:rsid w:val="0007768E"/>
    <w:rsid w:val="0008062B"/>
    <w:rsid w:val="000831C8"/>
    <w:rsid w:val="00083F8B"/>
    <w:rsid w:val="00086035"/>
    <w:rsid w:val="000907D8"/>
    <w:rsid w:val="00090F98"/>
    <w:rsid w:val="0009392F"/>
    <w:rsid w:val="00093AA7"/>
    <w:rsid w:val="000A1EFB"/>
    <w:rsid w:val="000A7B32"/>
    <w:rsid w:val="000A7D25"/>
    <w:rsid w:val="000B1B63"/>
    <w:rsid w:val="000B2E29"/>
    <w:rsid w:val="000B5F8E"/>
    <w:rsid w:val="000C0306"/>
    <w:rsid w:val="000C5E85"/>
    <w:rsid w:val="000C67B6"/>
    <w:rsid w:val="000C6D44"/>
    <w:rsid w:val="000D0584"/>
    <w:rsid w:val="000D0844"/>
    <w:rsid w:val="000D290C"/>
    <w:rsid w:val="000D542D"/>
    <w:rsid w:val="000D5D6C"/>
    <w:rsid w:val="000E1194"/>
    <w:rsid w:val="000E30EB"/>
    <w:rsid w:val="000E4021"/>
    <w:rsid w:val="000E60D1"/>
    <w:rsid w:val="000F061D"/>
    <w:rsid w:val="000F2E8A"/>
    <w:rsid w:val="000F31D3"/>
    <w:rsid w:val="000F7F23"/>
    <w:rsid w:val="00102C6F"/>
    <w:rsid w:val="00105FD5"/>
    <w:rsid w:val="00106068"/>
    <w:rsid w:val="0010762A"/>
    <w:rsid w:val="00116912"/>
    <w:rsid w:val="00131D84"/>
    <w:rsid w:val="001322A8"/>
    <w:rsid w:val="0013277A"/>
    <w:rsid w:val="00132B81"/>
    <w:rsid w:val="00132BCA"/>
    <w:rsid w:val="0013661B"/>
    <w:rsid w:val="0014100F"/>
    <w:rsid w:val="00143023"/>
    <w:rsid w:val="0014431B"/>
    <w:rsid w:val="00147854"/>
    <w:rsid w:val="00150D8C"/>
    <w:rsid w:val="00151B08"/>
    <w:rsid w:val="00153057"/>
    <w:rsid w:val="00153EE6"/>
    <w:rsid w:val="001624F0"/>
    <w:rsid w:val="001656A5"/>
    <w:rsid w:val="001676DB"/>
    <w:rsid w:val="00171F1D"/>
    <w:rsid w:val="00172A49"/>
    <w:rsid w:val="00173264"/>
    <w:rsid w:val="00173C83"/>
    <w:rsid w:val="00174497"/>
    <w:rsid w:val="00175B50"/>
    <w:rsid w:val="00177243"/>
    <w:rsid w:val="00180196"/>
    <w:rsid w:val="00184C3A"/>
    <w:rsid w:val="0018791E"/>
    <w:rsid w:val="00187E6C"/>
    <w:rsid w:val="00191C81"/>
    <w:rsid w:val="00192486"/>
    <w:rsid w:val="00192FED"/>
    <w:rsid w:val="00194FF7"/>
    <w:rsid w:val="00195EDE"/>
    <w:rsid w:val="00196DE2"/>
    <w:rsid w:val="001A023D"/>
    <w:rsid w:val="001A14CC"/>
    <w:rsid w:val="001A1501"/>
    <w:rsid w:val="001A7FE6"/>
    <w:rsid w:val="001B1E44"/>
    <w:rsid w:val="001B29F5"/>
    <w:rsid w:val="001B2DE3"/>
    <w:rsid w:val="001B411C"/>
    <w:rsid w:val="001B41C3"/>
    <w:rsid w:val="001B48FD"/>
    <w:rsid w:val="001C00F7"/>
    <w:rsid w:val="001C09B8"/>
    <w:rsid w:val="001C1E29"/>
    <w:rsid w:val="001C3442"/>
    <w:rsid w:val="001C4987"/>
    <w:rsid w:val="001C5C12"/>
    <w:rsid w:val="001C6B95"/>
    <w:rsid w:val="001D066D"/>
    <w:rsid w:val="001D0BB1"/>
    <w:rsid w:val="001D1FF6"/>
    <w:rsid w:val="001D2997"/>
    <w:rsid w:val="001D2F7D"/>
    <w:rsid w:val="001D3030"/>
    <w:rsid w:val="001E35CA"/>
    <w:rsid w:val="001E5908"/>
    <w:rsid w:val="001E6A35"/>
    <w:rsid w:val="001E77C3"/>
    <w:rsid w:val="001E7B2B"/>
    <w:rsid w:val="001F088B"/>
    <w:rsid w:val="001F2646"/>
    <w:rsid w:val="001F2A3E"/>
    <w:rsid w:val="001F3BBC"/>
    <w:rsid w:val="001F6AB9"/>
    <w:rsid w:val="001F7BFE"/>
    <w:rsid w:val="002004BE"/>
    <w:rsid w:val="00202B06"/>
    <w:rsid w:val="00203D6F"/>
    <w:rsid w:val="002041C7"/>
    <w:rsid w:val="002113E5"/>
    <w:rsid w:val="00220C06"/>
    <w:rsid w:val="00221652"/>
    <w:rsid w:val="00222835"/>
    <w:rsid w:val="002239E9"/>
    <w:rsid w:val="00227902"/>
    <w:rsid w:val="00231445"/>
    <w:rsid w:val="0023350D"/>
    <w:rsid w:val="00234E61"/>
    <w:rsid w:val="00237E15"/>
    <w:rsid w:val="00240A90"/>
    <w:rsid w:val="0024461E"/>
    <w:rsid w:val="00245385"/>
    <w:rsid w:val="00251C59"/>
    <w:rsid w:val="002534B6"/>
    <w:rsid w:val="002537E1"/>
    <w:rsid w:val="00257E95"/>
    <w:rsid w:val="00260680"/>
    <w:rsid w:val="00266727"/>
    <w:rsid w:val="00266A54"/>
    <w:rsid w:val="00267BDF"/>
    <w:rsid w:val="00267DFA"/>
    <w:rsid w:val="002720B3"/>
    <w:rsid w:val="00272D51"/>
    <w:rsid w:val="00276153"/>
    <w:rsid w:val="00281718"/>
    <w:rsid w:val="0028359D"/>
    <w:rsid w:val="002859A3"/>
    <w:rsid w:val="00285B17"/>
    <w:rsid w:val="00286093"/>
    <w:rsid w:val="0028667A"/>
    <w:rsid w:val="00291C9E"/>
    <w:rsid w:val="00295ABE"/>
    <w:rsid w:val="002A0079"/>
    <w:rsid w:val="002A1415"/>
    <w:rsid w:val="002A24BE"/>
    <w:rsid w:val="002A49F8"/>
    <w:rsid w:val="002A4AAE"/>
    <w:rsid w:val="002A5F1C"/>
    <w:rsid w:val="002A63D6"/>
    <w:rsid w:val="002B1411"/>
    <w:rsid w:val="002B52AE"/>
    <w:rsid w:val="002B5FA1"/>
    <w:rsid w:val="002B66FB"/>
    <w:rsid w:val="002B7A24"/>
    <w:rsid w:val="002C0242"/>
    <w:rsid w:val="002C2A74"/>
    <w:rsid w:val="002C3493"/>
    <w:rsid w:val="002C49EF"/>
    <w:rsid w:val="002C4E21"/>
    <w:rsid w:val="002C7493"/>
    <w:rsid w:val="002D0730"/>
    <w:rsid w:val="002D0D1B"/>
    <w:rsid w:val="002D4B5A"/>
    <w:rsid w:val="002D7013"/>
    <w:rsid w:val="002D7B54"/>
    <w:rsid w:val="002E06E0"/>
    <w:rsid w:val="002E08E7"/>
    <w:rsid w:val="002E4A13"/>
    <w:rsid w:val="002E736A"/>
    <w:rsid w:val="002F0B74"/>
    <w:rsid w:val="002F1D16"/>
    <w:rsid w:val="002F1FAB"/>
    <w:rsid w:val="002F4BD5"/>
    <w:rsid w:val="002F543F"/>
    <w:rsid w:val="002F7FA0"/>
    <w:rsid w:val="00300ABD"/>
    <w:rsid w:val="00302170"/>
    <w:rsid w:val="00302A3D"/>
    <w:rsid w:val="00306176"/>
    <w:rsid w:val="003061A4"/>
    <w:rsid w:val="003079C9"/>
    <w:rsid w:val="0031038D"/>
    <w:rsid w:val="0031331C"/>
    <w:rsid w:val="00314FE8"/>
    <w:rsid w:val="00317EE0"/>
    <w:rsid w:val="0032166E"/>
    <w:rsid w:val="00323544"/>
    <w:rsid w:val="0032379D"/>
    <w:rsid w:val="00324EC1"/>
    <w:rsid w:val="00326B3D"/>
    <w:rsid w:val="00330C6F"/>
    <w:rsid w:val="003325C9"/>
    <w:rsid w:val="00332BF0"/>
    <w:rsid w:val="00332D86"/>
    <w:rsid w:val="003377D3"/>
    <w:rsid w:val="003402A5"/>
    <w:rsid w:val="0034043D"/>
    <w:rsid w:val="00340B6F"/>
    <w:rsid w:val="003419CD"/>
    <w:rsid w:val="00341FD4"/>
    <w:rsid w:val="0034566B"/>
    <w:rsid w:val="0034602F"/>
    <w:rsid w:val="0034720F"/>
    <w:rsid w:val="00347D66"/>
    <w:rsid w:val="00352014"/>
    <w:rsid w:val="00353D8E"/>
    <w:rsid w:val="0035413F"/>
    <w:rsid w:val="0035414D"/>
    <w:rsid w:val="0035516E"/>
    <w:rsid w:val="00356067"/>
    <w:rsid w:val="00360320"/>
    <w:rsid w:val="00361E4C"/>
    <w:rsid w:val="003641CD"/>
    <w:rsid w:val="003653A4"/>
    <w:rsid w:val="00365798"/>
    <w:rsid w:val="00370C0D"/>
    <w:rsid w:val="003729FF"/>
    <w:rsid w:val="00372FFF"/>
    <w:rsid w:val="003768AA"/>
    <w:rsid w:val="00377084"/>
    <w:rsid w:val="0038232A"/>
    <w:rsid w:val="00382D22"/>
    <w:rsid w:val="00385228"/>
    <w:rsid w:val="0038544E"/>
    <w:rsid w:val="00385B31"/>
    <w:rsid w:val="00386D1B"/>
    <w:rsid w:val="0038703D"/>
    <w:rsid w:val="003907F8"/>
    <w:rsid w:val="00390B78"/>
    <w:rsid w:val="00390F20"/>
    <w:rsid w:val="00393271"/>
    <w:rsid w:val="00393D60"/>
    <w:rsid w:val="00395C93"/>
    <w:rsid w:val="003967A4"/>
    <w:rsid w:val="00397A89"/>
    <w:rsid w:val="003A0794"/>
    <w:rsid w:val="003A38A3"/>
    <w:rsid w:val="003B0706"/>
    <w:rsid w:val="003B1643"/>
    <w:rsid w:val="003B62A7"/>
    <w:rsid w:val="003C059A"/>
    <w:rsid w:val="003C0B14"/>
    <w:rsid w:val="003C0FE5"/>
    <w:rsid w:val="003C5BBB"/>
    <w:rsid w:val="003C63FA"/>
    <w:rsid w:val="003C68D6"/>
    <w:rsid w:val="003D443D"/>
    <w:rsid w:val="003D4950"/>
    <w:rsid w:val="003D4A51"/>
    <w:rsid w:val="003D58E8"/>
    <w:rsid w:val="003E023E"/>
    <w:rsid w:val="003E1A06"/>
    <w:rsid w:val="003E56C3"/>
    <w:rsid w:val="003E6BB1"/>
    <w:rsid w:val="003E7CB4"/>
    <w:rsid w:val="003E7E66"/>
    <w:rsid w:val="003F2A35"/>
    <w:rsid w:val="003F3801"/>
    <w:rsid w:val="003F4945"/>
    <w:rsid w:val="003F497B"/>
    <w:rsid w:val="003F6B62"/>
    <w:rsid w:val="003F7B1A"/>
    <w:rsid w:val="00400360"/>
    <w:rsid w:val="00401474"/>
    <w:rsid w:val="00401AFB"/>
    <w:rsid w:val="00402B7B"/>
    <w:rsid w:val="00404169"/>
    <w:rsid w:val="00407BBD"/>
    <w:rsid w:val="00407DE5"/>
    <w:rsid w:val="00412531"/>
    <w:rsid w:val="00421B6D"/>
    <w:rsid w:val="00423250"/>
    <w:rsid w:val="00423D35"/>
    <w:rsid w:val="00427235"/>
    <w:rsid w:val="00435DB5"/>
    <w:rsid w:val="0044134A"/>
    <w:rsid w:val="00442467"/>
    <w:rsid w:val="00442CED"/>
    <w:rsid w:val="00443F7F"/>
    <w:rsid w:val="00447A7B"/>
    <w:rsid w:val="0045023A"/>
    <w:rsid w:val="00454BDF"/>
    <w:rsid w:val="0046037E"/>
    <w:rsid w:val="0046373D"/>
    <w:rsid w:val="00467CE9"/>
    <w:rsid w:val="00467E5C"/>
    <w:rsid w:val="00473046"/>
    <w:rsid w:val="004745F7"/>
    <w:rsid w:val="00476537"/>
    <w:rsid w:val="004765F9"/>
    <w:rsid w:val="004801B5"/>
    <w:rsid w:val="004824ED"/>
    <w:rsid w:val="004878C4"/>
    <w:rsid w:val="00490FCB"/>
    <w:rsid w:val="004918F6"/>
    <w:rsid w:val="00494F83"/>
    <w:rsid w:val="00495A9A"/>
    <w:rsid w:val="00496D25"/>
    <w:rsid w:val="00497CCA"/>
    <w:rsid w:val="004A043C"/>
    <w:rsid w:val="004A1F87"/>
    <w:rsid w:val="004A4489"/>
    <w:rsid w:val="004A6143"/>
    <w:rsid w:val="004A61EF"/>
    <w:rsid w:val="004B1C0E"/>
    <w:rsid w:val="004B23CA"/>
    <w:rsid w:val="004B3925"/>
    <w:rsid w:val="004B3D13"/>
    <w:rsid w:val="004B48FB"/>
    <w:rsid w:val="004B773B"/>
    <w:rsid w:val="004D2FE7"/>
    <w:rsid w:val="004D3266"/>
    <w:rsid w:val="004D5950"/>
    <w:rsid w:val="004D6F01"/>
    <w:rsid w:val="004D7C01"/>
    <w:rsid w:val="004E1B73"/>
    <w:rsid w:val="004E3D2E"/>
    <w:rsid w:val="004E3DE5"/>
    <w:rsid w:val="004E4704"/>
    <w:rsid w:val="004E51EC"/>
    <w:rsid w:val="004E5DC1"/>
    <w:rsid w:val="004F0794"/>
    <w:rsid w:val="004F108D"/>
    <w:rsid w:val="004F27CB"/>
    <w:rsid w:val="004F2A75"/>
    <w:rsid w:val="004F53EF"/>
    <w:rsid w:val="005011F3"/>
    <w:rsid w:val="0050163E"/>
    <w:rsid w:val="00501719"/>
    <w:rsid w:val="005020C6"/>
    <w:rsid w:val="005029EE"/>
    <w:rsid w:val="00506EFF"/>
    <w:rsid w:val="00514A61"/>
    <w:rsid w:val="0051682C"/>
    <w:rsid w:val="00516E30"/>
    <w:rsid w:val="005204D4"/>
    <w:rsid w:val="00522DA3"/>
    <w:rsid w:val="00526B3D"/>
    <w:rsid w:val="0052714A"/>
    <w:rsid w:val="0052749B"/>
    <w:rsid w:val="005310B4"/>
    <w:rsid w:val="0053255D"/>
    <w:rsid w:val="00543E33"/>
    <w:rsid w:val="00544792"/>
    <w:rsid w:val="005527B6"/>
    <w:rsid w:val="00552E4C"/>
    <w:rsid w:val="0055319C"/>
    <w:rsid w:val="0055729A"/>
    <w:rsid w:val="005609D8"/>
    <w:rsid w:val="005610AD"/>
    <w:rsid w:val="0056547E"/>
    <w:rsid w:val="00565DA6"/>
    <w:rsid w:val="00567EFC"/>
    <w:rsid w:val="00570535"/>
    <w:rsid w:val="00573FE0"/>
    <w:rsid w:val="00575061"/>
    <w:rsid w:val="00575185"/>
    <w:rsid w:val="005754C8"/>
    <w:rsid w:val="00594AE3"/>
    <w:rsid w:val="00595D1A"/>
    <w:rsid w:val="005A100A"/>
    <w:rsid w:val="005A4CE0"/>
    <w:rsid w:val="005A505F"/>
    <w:rsid w:val="005A559B"/>
    <w:rsid w:val="005A68F0"/>
    <w:rsid w:val="005A77C9"/>
    <w:rsid w:val="005B1F5B"/>
    <w:rsid w:val="005B4B6C"/>
    <w:rsid w:val="005B743F"/>
    <w:rsid w:val="005C04B2"/>
    <w:rsid w:val="005C088E"/>
    <w:rsid w:val="005C4315"/>
    <w:rsid w:val="005C7DA2"/>
    <w:rsid w:val="005D1785"/>
    <w:rsid w:val="005D201B"/>
    <w:rsid w:val="005D3226"/>
    <w:rsid w:val="005D33FD"/>
    <w:rsid w:val="005E05A3"/>
    <w:rsid w:val="005E09FC"/>
    <w:rsid w:val="005E2F50"/>
    <w:rsid w:val="005E4448"/>
    <w:rsid w:val="005E635E"/>
    <w:rsid w:val="005E678F"/>
    <w:rsid w:val="005F0D6E"/>
    <w:rsid w:val="005F1B75"/>
    <w:rsid w:val="005F5232"/>
    <w:rsid w:val="005F5DBE"/>
    <w:rsid w:val="005F7A9A"/>
    <w:rsid w:val="0060399E"/>
    <w:rsid w:val="00606332"/>
    <w:rsid w:val="00607FAD"/>
    <w:rsid w:val="00610D39"/>
    <w:rsid w:val="00612B61"/>
    <w:rsid w:val="00614AEC"/>
    <w:rsid w:val="0061742A"/>
    <w:rsid w:val="006222CE"/>
    <w:rsid w:val="00622DDF"/>
    <w:rsid w:val="0062338E"/>
    <w:rsid w:val="006244C6"/>
    <w:rsid w:val="006247CA"/>
    <w:rsid w:val="0062504B"/>
    <w:rsid w:val="00625137"/>
    <w:rsid w:val="006266C6"/>
    <w:rsid w:val="00626F81"/>
    <w:rsid w:val="006305A4"/>
    <w:rsid w:val="00630FC1"/>
    <w:rsid w:val="006311EE"/>
    <w:rsid w:val="00631D7F"/>
    <w:rsid w:val="00633A87"/>
    <w:rsid w:val="00640055"/>
    <w:rsid w:val="006403AD"/>
    <w:rsid w:val="00640774"/>
    <w:rsid w:val="006430FD"/>
    <w:rsid w:val="00644B18"/>
    <w:rsid w:val="00644D60"/>
    <w:rsid w:val="00647B44"/>
    <w:rsid w:val="00651233"/>
    <w:rsid w:val="00651876"/>
    <w:rsid w:val="00651CBF"/>
    <w:rsid w:val="00652C5F"/>
    <w:rsid w:val="00653907"/>
    <w:rsid w:val="00653945"/>
    <w:rsid w:val="00653BA1"/>
    <w:rsid w:val="00653CE9"/>
    <w:rsid w:val="00655477"/>
    <w:rsid w:val="00656315"/>
    <w:rsid w:val="00657632"/>
    <w:rsid w:val="00664B45"/>
    <w:rsid w:val="0066627D"/>
    <w:rsid w:val="0066680F"/>
    <w:rsid w:val="00666990"/>
    <w:rsid w:val="00670481"/>
    <w:rsid w:val="0067108C"/>
    <w:rsid w:val="0067125B"/>
    <w:rsid w:val="0067271B"/>
    <w:rsid w:val="00672939"/>
    <w:rsid w:val="00672BCE"/>
    <w:rsid w:val="0067348C"/>
    <w:rsid w:val="00680204"/>
    <w:rsid w:val="00681B05"/>
    <w:rsid w:val="00682CE1"/>
    <w:rsid w:val="00682F5B"/>
    <w:rsid w:val="00684B8D"/>
    <w:rsid w:val="006868D6"/>
    <w:rsid w:val="0068788D"/>
    <w:rsid w:val="00687E47"/>
    <w:rsid w:val="006969CB"/>
    <w:rsid w:val="006973C5"/>
    <w:rsid w:val="006A2AC4"/>
    <w:rsid w:val="006A57E3"/>
    <w:rsid w:val="006A5A1F"/>
    <w:rsid w:val="006A5D24"/>
    <w:rsid w:val="006A7B70"/>
    <w:rsid w:val="006A7C04"/>
    <w:rsid w:val="006A7EEF"/>
    <w:rsid w:val="006B2D30"/>
    <w:rsid w:val="006B2ECB"/>
    <w:rsid w:val="006B50D3"/>
    <w:rsid w:val="006B5248"/>
    <w:rsid w:val="006C0309"/>
    <w:rsid w:val="006C06B9"/>
    <w:rsid w:val="006C10E6"/>
    <w:rsid w:val="006C1CD9"/>
    <w:rsid w:val="006C2DFF"/>
    <w:rsid w:val="006C346C"/>
    <w:rsid w:val="006C3B1C"/>
    <w:rsid w:val="006C3CDD"/>
    <w:rsid w:val="006C62B6"/>
    <w:rsid w:val="006C6531"/>
    <w:rsid w:val="006D114A"/>
    <w:rsid w:val="006D2159"/>
    <w:rsid w:val="006D5A2F"/>
    <w:rsid w:val="006E0E6C"/>
    <w:rsid w:val="006E1ACC"/>
    <w:rsid w:val="006E4FC2"/>
    <w:rsid w:val="006E75E5"/>
    <w:rsid w:val="006E7EA2"/>
    <w:rsid w:val="006F0698"/>
    <w:rsid w:val="006F0B78"/>
    <w:rsid w:val="006F41BE"/>
    <w:rsid w:val="006F552F"/>
    <w:rsid w:val="006F7C73"/>
    <w:rsid w:val="0070543E"/>
    <w:rsid w:val="0070698E"/>
    <w:rsid w:val="00707653"/>
    <w:rsid w:val="00720A50"/>
    <w:rsid w:val="00720F27"/>
    <w:rsid w:val="007232C9"/>
    <w:rsid w:val="0073232C"/>
    <w:rsid w:val="007346AA"/>
    <w:rsid w:val="0073575F"/>
    <w:rsid w:val="007369D4"/>
    <w:rsid w:val="007377F2"/>
    <w:rsid w:val="00740DA5"/>
    <w:rsid w:val="00743B53"/>
    <w:rsid w:val="00743B7A"/>
    <w:rsid w:val="0074527E"/>
    <w:rsid w:val="00745F58"/>
    <w:rsid w:val="00746BC5"/>
    <w:rsid w:val="00751E76"/>
    <w:rsid w:val="007524F8"/>
    <w:rsid w:val="007529AC"/>
    <w:rsid w:val="00752E69"/>
    <w:rsid w:val="0075374E"/>
    <w:rsid w:val="00756AE2"/>
    <w:rsid w:val="007603D1"/>
    <w:rsid w:val="00762AB3"/>
    <w:rsid w:val="0076386B"/>
    <w:rsid w:val="00767859"/>
    <w:rsid w:val="0077469F"/>
    <w:rsid w:val="007751DB"/>
    <w:rsid w:val="0077658F"/>
    <w:rsid w:val="00777485"/>
    <w:rsid w:val="0078410A"/>
    <w:rsid w:val="00786016"/>
    <w:rsid w:val="00786800"/>
    <w:rsid w:val="0079038C"/>
    <w:rsid w:val="00792D4B"/>
    <w:rsid w:val="007948C1"/>
    <w:rsid w:val="00795953"/>
    <w:rsid w:val="00797FC5"/>
    <w:rsid w:val="007A3675"/>
    <w:rsid w:val="007A4AC2"/>
    <w:rsid w:val="007B6B95"/>
    <w:rsid w:val="007B7809"/>
    <w:rsid w:val="007C1919"/>
    <w:rsid w:val="007C1CF6"/>
    <w:rsid w:val="007C2432"/>
    <w:rsid w:val="007C3CB6"/>
    <w:rsid w:val="007C5A94"/>
    <w:rsid w:val="007C6B84"/>
    <w:rsid w:val="007D1D08"/>
    <w:rsid w:val="007D1D6D"/>
    <w:rsid w:val="007D39DB"/>
    <w:rsid w:val="007D42CF"/>
    <w:rsid w:val="007D6CD2"/>
    <w:rsid w:val="007D6ED4"/>
    <w:rsid w:val="007E00F5"/>
    <w:rsid w:val="007E098F"/>
    <w:rsid w:val="007E1751"/>
    <w:rsid w:val="007E2FE0"/>
    <w:rsid w:val="007F2145"/>
    <w:rsid w:val="007F3895"/>
    <w:rsid w:val="007F7ADA"/>
    <w:rsid w:val="00801C03"/>
    <w:rsid w:val="00804E12"/>
    <w:rsid w:val="00806C6B"/>
    <w:rsid w:val="00816177"/>
    <w:rsid w:val="00816FCB"/>
    <w:rsid w:val="00817017"/>
    <w:rsid w:val="0081799D"/>
    <w:rsid w:val="0082449A"/>
    <w:rsid w:val="0082748A"/>
    <w:rsid w:val="0083443D"/>
    <w:rsid w:val="00835BB8"/>
    <w:rsid w:val="0083640F"/>
    <w:rsid w:val="00836FD8"/>
    <w:rsid w:val="00841B94"/>
    <w:rsid w:val="0084291C"/>
    <w:rsid w:val="00843573"/>
    <w:rsid w:val="0084592E"/>
    <w:rsid w:val="00845FE1"/>
    <w:rsid w:val="00847217"/>
    <w:rsid w:val="00856ACB"/>
    <w:rsid w:val="008601A9"/>
    <w:rsid w:val="00861C16"/>
    <w:rsid w:val="00863C15"/>
    <w:rsid w:val="00865EFC"/>
    <w:rsid w:val="00867BD0"/>
    <w:rsid w:val="0087013B"/>
    <w:rsid w:val="00870760"/>
    <w:rsid w:val="008718C5"/>
    <w:rsid w:val="00874EFA"/>
    <w:rsid w:val="00876EB9"/>
    <w:rsid w:val="00880905"/>
    <w:rsid w:val="00881DEC"/>
    <w:rsid w:val="008825F8"/>
    <w:rsid w:val="008927D2"/>
    <w:rsid w:val="008967E3"/>
    <w:rsid w:val="008A1A8D"/>
    <w:rsid w:val="008A2FEE"/>
    <w:rsid w:val="008A56EE"/>
    <w:rsid w:val="008A618D"/>
    <w:rsid w:val="008A7303"/>
    <w:rsid w:val="008B3174"/>
    <w:rsid w:val="008B3256"/>
    <w:rsid w:val="008B4126"/>
    <w:rsid w:val="008C1DD1"/>
    <w:rsid w:val="008C44F3"/>
    <w:rsid w:val="008C7450"/>
    <w:rsid w:val="008C7E36"/>
    <w:rsid w:val="008D2058"/>
    <w:rsid w:val="008D4938"/>
    <w:rsid w:val="008D4B48"/>
    <w:rsid w:val="008E6398"/>
    <w:rsid w:val="008E6E60"/>
    <w:rsid w:val="008F0828"/>
    <w:rsid w:val="008F087F"/>
    <w:rsid w:val="008F1118"/>
    <w:rsid w:val="008F1119"/>
    <w:rsid w:val="008F17FF"/>
    <w:rsid w:val="008F3C21"/>
    <w:rsid w:val="008F647E"/>
    <w:rsid w:val="008F79B3"/>
    <w:rsid w:val="00905114"/>
    <w:rsid w:val="00906444"/>
    <w:rsid w:val="00906EFD"/>
    <w:rsid w:val="00912929"/>
    <w:rsid w:val="00913A8F"/>
    <w:rsid w:val="009151A3"/>
    <w:rsid w:val="00916B5F"/>
    <w:rsid w:val="00917E03"/>
    <w:rsid w:val="00922952"/>
    <w:rsid w:val="00924101"/>
    <w:rsid w:val="00924A71"/>
    <w:rsid w:val="009260A0"/>
    <w:rsid w:val="00927C7A"/>
    <w:rsid w:val="00932BE3"/>
    <w:rsid w:val="00933BDF"/>
    <w:rsid w:val="00935F46"/>
    <w:rsid w:val="009415AB"/>
    <w:rsid w:val="009426E3"/>
    <w:rsid w:val="00943EE3"/>
    <w:rsid w:val="00944359"/>
    <w:rsid w:val="00945C6C"/>
    <w:rsid w:val="00945FE1"/>
    <w:rsid w:val="009521D1"/>
    <w:rsid w:val="009535CD"/>
    <w:rsid w:val="00955AD4"/>
    <w:rsid w:val="00961578"/>
    <w:rsid w:val="00962FE9"/>
    <w:rsid w:val="0096515C"/>
    <w:rsid w:val="00966354"/>
    <w:rsid w:val="00966540"/>
    <w:rsid w:val="00966F4C"/>
    <w:rsid w:val="00970B09"/>
    <w:rsid w:val="009734AE"/>
    <w:rsid w:val="00973E12"/>
    <w:rsid w:val="00977DDF"/>
    <w:rsid w:val="0098081F"/>
    <w:rsid w:val="00982FDD"/>
    <w:rsid w:val="0098334B"/>
    <w:rsid w:val="009837E9"/>
    <w:rsid w:val="00984D07"/>
    <w:rsid w:val="00985419"/>
    <w:rsid w:val="00986C26"/>
    <w:rsid w:val="00986FC3"/>
    <w:rsid w:val="00991840"/>
    <w:rsid w:val="00991F00"/>
    <w:rsid w:val="00993319"/>
    <w:rsid w:val="0099395E"/>
    <w:rsid w:val="009964EB"/>
    <w:rsid w:val="00996F64"/>
    <w:rsid w:val="009A3CC5"/>
    <w:rsid w:val="009A3EAE"/>
    <w:rsid w:val="009A4267"/>
    <w:rsid w:val="009B42DA"/>
    <w:rsid w:val="009B4EDE"/>
    <w:rsid w:val="009B5354"/>
    <w:rsid w:val="009B72F1"/>
    <w:rsid w:val="009B7662"/>
    <w:rsid w:val="009C0379"/>
    <w:rsid w:val="009C332A"/>
    <w:rsid w:val="009C35FC"/>
    <w:rsid w:val="009C3F86"/>
    <w:rsid w:val="009C617F"/>
    <w:rsid w:val="009D029E"/>
    <w:rsid w:val="009D1861"/>
    <w:rsid w:val="009D2B82"/>
    <w:rsid w:val="009D2C47"/>
    <w:rsid w:val="009D3283"/>
    <w:rsid w:val="009D3B99"/>
    <w:rsid w:val="009D75CB"/>
    <w:rsid w:val="009D7A80"/>
    <w:rsid w:val="009E27BB"/>
    <w:rsid w:val="009E462D"/>
    <w:rsid w:val="009E48CC"/>
    <w:rsid w:val="009E5854"/>
    <w:rsid w:val="009F17D7"/>
    <w:rsid w:val="00A05E98"/>
    <w:rsid w:val="00A06382"/>
    <w:rsid w:val="00A06859"/>
    <w:rsid w:val="00A10404"/>
    <w:rsid w:val="00A106B4"/>
    <w:rsid w:val="00A11011"/>
    <w:rsid w:val="00A11823"/>
    <w:rsid w:val="00A11FB5"/>
    <w:rsid w:val="00A11FC9"/>
    <w:rsid w:val="00A12CF9"/>
    <w:rsid w:val="00A14301"/>
    <w:rsid w:val="00A15C98"/>
    <w:rsid w:val="00A17BF9"/>
    <w:rsid w:val="00A20BEB"/>
    <w:rsid w:val="00A21429"/>
    <w:rsid w:val="00A2225D"/>
    <w:rsid w:val="00A23189"/>
    <w:rsid w:val="00A23F7B"/>
    <w:rsid w:val="00A260BC"/>
    <w:rsid w:val="00A26F9F"/>
    <w:rsid w:val="00A27E15"/>
    <w:rsid w:val="00A30F96"/>
    <w:rsid w:val="00A31B36"/>
    <w:rsid w:val="00A3379E"/>
    <w:rsid w:val="00A33EB6"/>
    <w:rsid w:val="00A34C03"/>
    <w:rsid w:val="00A37F65"/>
    <w:rsid w:val="00A47E1B"/>
    <w:rsid w:val="00A52F16"/>
    <w:rsid w:val="00A53091"/>
    <w:rsid w:val="00A53C79"/>
    <w:rsid w:val="00A561A0"/>
    <w:rsid w:val="00A56CF6"/>
    <w:rsid w:val="00A574D4"/>
    <w:rsid w:val="00A609B0"/>
    <w:rsid w:val="00A613C7"/>
    <w:rsid w:val="00A615FE"/>
    <w:rsid w:val="00A64149"/>
    <w:rsid w:val="00A64B6F"/>
    <w:rsid w:val="00A64DD2"/>
    <w:rsid w:val="00A65B0A"/>
    <w:rsid w:val="00A67305"/>
    <w:rsid w:val="00A72157"/>
    <w:rsid w:val="00A750F4"/>
    <w:rsid w:val="00A75DF9"/>
    <w:rsid w:val="00A7770E"/>
    <w:rsid w:val="00A84C43"/>
    <w:rsid w:val="00A84E78"/>
    <w:rsid w:val="00A85D15"/>
    <w:rsid w:val="00A87A1E"/>
    <w:rsid w:val="00A87E5B"/>
    <w:rsid w:val="00A901A9"/>
    <w:rsid w:val="00A92A15"/>
    <w:rsid w:val="00A93A0C"/>
    <w:rsid w:val="00A957B9"/>
    <w:rsid w:val="00A96AFD"/>
    <w:rsid w:val="00AA2145"/>
    <w:rsid w:val="00AA79E5"/>
    <w:rsid w:val="00AB0639"/>
    <w:rsid w:val="00AB07D4"/>
    <w:rsid w:val="00AB0F67"/>
    <w:rsid w:val="00AB414E"/>
    <w:rsid w:val="00AB51DB"/>
    <w:rsid w:val="00AB544C"/>
    <w:rsid w:val="00AB5CA9"/>
    <w:rsid w:val="00AC3F45"/>
    <w:rsid w:val="00AD46A8"/>
    <w:rsid w:val="00AD510B"/>
    <w:rsid w:val="00AD5CEB"/>
    <w:rsid w:val="00AE3514"/>
    <w:rsid w:val="00AE374F"/>
    <w:rsid w:val="00AE381C"/>
    <w:rsid w:val="00AE700C"/>
    <w:rsid w:val="00AF1E68"/>
    <w:rsid w:val="00AF6183"/>
    <w:rsid w:val="00AF75CF"/>
    <w:rsid w:val="00AF784A"/>
    <w:rsid w:val="00B0252F"/>
    <w:rsid w:val="00B03CBD"/>
    <w:rsid w:val="00B04F3F"/>
    <w:rsid w:val="00B06A74"/>
    <w:rsid w:val="00B06C52"/>
    <w:rsid w:val="00B07F17"/>
    <w:rsid w:val="00B10726"/>
    <w:rsid w:val="00B11DD6"/>
    <w:rsid w:val="00B13923"/>
    <w:rsid w:val="00B1485D"/>
    <w:rsid w:val="00B15D83"/>
    <w:rsid w:val="00B21A97"/>
    <w:rsid w:val="00B21C21"/>
    <w:rsid w:val="00B22D31"/>
    <w:rsid w:val="00B22FDF"/>
    <w:rsid w:val="00B2496C"/>
    <w:rsid w:val="00B26C10"/>
    <w:rsid w:val="00B27C67"/>
    <w:rsid w:val="00B309B3"/>
    <w:rsid w:val="00B35D11"/>
    <w:rsid w:val="00B4212F"/>
    <w:rsid w:val="00B424E5"/>
    <w:rsid w:val="00B42544"/>
    <w:rsid w:val="00B458B9"/>
    <w:rsid w:val="00B47BF8"/>
    <w:rsid w:val="00B52E80"/>
    <w:rsid w:val="00B55BCC"/>
    <w:rsid w:val="00B56C7C"/>
    <w:rsid w:val="00B6005F"/>
    <w:rsid w:val="00B62924"/>
    <w:rsid w:val="00B62F94"/>
    <w:rsid w:val="00B63978"/>
    <w:rsid w:val="00B6596E"/>
    <w:rsid w:val="00B65D79"/>
    <w:rsid w:val="00B71283"/>
    <w:rsid w:val="00B72DB3"/>
    <w:rsid w:val="00B73EC3"/>
    <w:rsid w:val="00B74DCA"/>
    <w:rsid w:val="00B7634E"/>
    <w:rsid w:val="00B77637"/>
    <w:rsid w:val="00B80077"/>
    <w:rsid w:val="00B83D68"/>
    <w:rsid w:val="00B85256"/>
    <w:rsid w:val="00B855A2"/>
    <w:rsid w:val="00B86C23"/>
    <w:rsid w:val="00B9123F"/>
    <w:rsid w:val="00B91596"/>
    <w:rsid w:val="00B91A9C"/>
    <w:rsid w:val="00BA172F"/>
    <w:rsid w:val="00BA2931"/>
    <w:rsid w:val="00BA62D7"/>
    <w:rsid w:val="00BA6CAE"/>
    <w:rsid w:val="00BB2C97"/>
    <w:rsid w:val="00BB3130"/>
    <w:rsid w:val="00BB4635"/>
    <w:rsid w:val="00BC214A"/>
    <w:rsid w:val="00BC29E0"/>
    <w:rsid w:val="00BC5E5A"/>
    <w:rsid w:val="00BD2A18"/>
    <w:rsid w:val="00BE2D20"/>
    <w:rsid w:val="00BE318A"/>
    <w:rsid w:val="00BE68A7"/>
    <w:rsid w:val="00BE70FC"/>
    <w:rsid w:val="00BF2199"/>
    <w:rsid w:val="00C00D5A"/>
    <w:rsid w:val="00C05338"/>
    <w:rsid w:val="00C0547F"/>
    <w:rsid w:val="00C06B84"/>
    <w:rsid w:val="00C0710E"/>
    <w:rsid w:val="00C073A4"/>
    <w:rsid w:val="00C132D2"/>
    <w:rsid w:val="00C172FC"/>
    <w:rsid w:val="00C33F3F"/>
    <w:rsid w:val="00C34F1C"/>
    <w:rsid w:val="00C34FCA"/>
    <w:rsid w:val="00C36213"/>
    <w:rsid w:val="00C40D4C"/>
    <w:rsid w:val="00C42436"/>
    <w:rsid w:val="00C426EE"/>
    <w:rsid w:val="00C42A0E"/>
    <w:rsid w:val="00C452F9"/>
    <w:rsid w:val="00C45D15"/>
    <w:rsid w:val="00C53456"/>
    <w:rsid w:val="00C5533D"/>
    <w:rsid w:val="00C56FEE"/>
    <w:rsid w:val="00C57C8C"/>
    <w:rsid w:val="00C61DC8"/>
    <w:rsid w:val="00C62AD3"/>
    <w:rsid w:val="00C634DD"/>
    <w:rsid w:val="00C662EF"/>
    <w:rsid w:val="00C66BB7"/>
    <w:rsid w:val="00C67F77"/>
    <w:rsid w:val="00C73583"/>
    <w:rsid w:val="00C7374B"/>
    <w:rsid w:val="00C75DF8"/>
    <w:rsid w:val="00C76199"/>
    <w:rsid w:val="00C84180"/>
    <w:rsid w:val="00C84354"/>
    <w:rsid w:val="00C86865"/>
    <w:rsid w:val="00C86CD0"/>
    <w:rsid w:val="00C8701B"/>
    <w:rsid w:val="00C9293D"/>
    <w:rsid w:val="00C94F2C"/>
    <w:rsid w:val="00CA0D9D"/>
    <w:rsid w:val="00CA4253"/>
    <w:rsid w:val="00CA577E"/>
    <w:rsid w:val="00CB3F35"/>
    <w:rsid w:val="00CB7433"/>
    <w:rsid w:val="00CB7458"/>
    <w:rsid w:val="00CC01DC"/>
    <w:rsid w:val="00CC131B"/>
    <w:rsid w:val="00CC15A5"/>
    <w:rsid w:val="00CC185B"/>
    <w:rsid w:val="00CC34A4"/>
    <w:rsid w:val="00CC47FF"/>
    <w:rsid w:val="00CC50DA"/>
    <w:rsid w:val="00CC5C98"/>
    <w:rsid w:val="00CC7C9B"/>
    <w:rsid w:val="00CD0440"/>
    <w:rsid w:val="00CD244B"/>
    <w:rsid w:val="00CD30AF"/>
    <w:rsid w:val="00CD3416"/>
    <w:rsid w:val="00CD5699"/>
    <w:rsid w:val="00CD6210"/>
    <w:rsid w:val="00CD6795"/>
    <w:rsid w:val="00CD750B"/>
    <w:rsid w:val="00CD76AA"/>
    <w:rsid w:val="00CD76EF"/>
    <w:rsid w:val="00CE05AA"/>
    <w:rsid w:val="00CE2469"/>
    <w:rsid w:val="00CF51C5"/>
    <w:rsid w:val="00CF56E5"/>
    <w:rsid w:val="00CF5A79"/>
    <w:rsid w:val="00CF5AF4"/>
    <w:rsid w:val="00CF71AE"/>
    <w:rsid w:val="00CF7D66"/>
    <w:rsid w:val="00D12BD6"/>
    <w:rsid w:val="00D13DD2"/>
    <w:rsid w:val="00D15843"/>
    <w:rsid w:val="00D233C9"/>
    <w:rsid w:val="00D248D3"/>
    <w:rsid w:val="00D25D68"/>
    <w:rsid w:val="00D27DAD"/>
    <w:rsid w:val="00D27DB2"/>
    <w:rsid w:val="00D31AD1"/>
    <w:rsid w:val="00D32C61"/>
    <w:rsid w:val="00D3367F"/>
    <w:rsid w:val="00D34104"/>
    <w:rsid w:val="00D346C4"/>
    <w:rsid w:val="00D36C5C"/>
    <w:rsid w:val="00D41C3D"/>
    <w:rsid w:val="00D46482"/>
    <w:rsid w:val="00D50C09"/>
    <w:rsid w:val="00D55B32"/>
    <w:rsid w:val="00D6007D"/>
    <w:rsid w:val="00D6102C"/>
    <w:rsid w:val="00D6250E"/>
    <w:rsid w:val="00D710AD"/>
    <w:rsid w:val="00D718C7"/>
    <w:rsid w:val="00D71B4B"/>
    <w:rsid w:val="00D728CF"/>
    <w:rsid w:val="00D75CCE"/>
    <w:rsid w:val="00D8085A"/>
    <w:rsid w:val="00D81943"/>
    <w:rsid w:val="00D84474"/>
    <w:rsid w:val="00D9787F"/>
    <w:rsid w:val="00DA40E4"/>
    <w:rsid w:val="00DA68EF"/>
    <w:rsid w:val="00DA7F8D"/>
    <w:rsid w:val="00DB0B44"/>
    <w:rsid w:val="00DC1607"/>
    <w:rsid w:val="00DC21BF"/>
    <w:rsid w:val="00DC4C3E"/>
    <w:rsid w:val="00DC6B94"/>
    <w:rsid w:val="00DC6DA4"/>
    <w:rsid w:val="00DD09C4"/>
    <w:rsid w:val="00DD2159"/>
    <w:rsid w:val="00DD2C10"/>
    <w:rsid w:val="00DD6E0A"/>
    <w:rsid w:val="00DE0A5F"/>
    <w:rsid w:val="00DE1656"/>
    <w:rsid w:val="00DE1A33"/>
    <w:rsid w:val="00DE1D1E"/>
    <w:rsid w:val="00DE22C6"/>
    <w:rsid w:val="00DE3F99"/>
    <w:rsid w:val="00DF1851"/>
    <w:rsid w:val="00DF2A23"/>
    <w:rsid w:val="00DF396D"/>
    <w:rsid w:val="00DF42A0"/>
    <w:rsid w:val="00DF4AE9"/>
    <w:rsid w:val="00DF4E57"/>
    <w:rsid w:val="00DF7931"/>
    <w:rsid w:val="00E00478"/>
    <w:rsid w:val="00E00EC5"/>
    <w:rsid w:val="00E00EF4"/>
    <w:rsid w:val="00E0116F"/>
    <w:rsid w:val="00E0293B"/>
    <w:rsid w:val="00E03443"/>
    <w:rsid w:val="00E0514F"/>
    <w:rsid w:val="00E132FC"/>
    <w:rsid w:val="00E1372F"/>
    <w:rsid w:val="00E13B89"/>
    <w:rsid w:val="00E149AB"/>
    <w:rsid w:val="00E23C44"/>
    <w:rsid w:val="00E258F3"/>
    <w:rsid w:val="00E27EC6"/>
    <w:rsid w:val="00E3291A"/>
    <w:rsid w:val="00E32C69"/>
    <w:rsid w:val="00E33E5E"/>
    <w:rsid w:val="00E35AB2"/>
    <w:rsid w:val="00E36ADB"/>
    <w:rsid w:val="00E36E5E"/>
    <w:rsid w:val="00E37B0B"/>
    <w:rsid w:val="00E40DFA"/>
    <w:rsid w:val="00E41305"/>
    <w:rsid w:val="00E41554"/>
    <w:rsid w:val="00E42C00"/>
    <w:rsid w:val="00E45A30"/>
    <w:rsid w:val="00E45F47"/>
    <w:rsid w:val="00E468B1"/>
    <w:rsid w:val="00E478B5"/>
    <w:rsid w:val="00E50A17"/>
    <w:rsid w:val="00E50AE7"/>
    <w:rsid w:val="00E51800"/>
    <w:rsid w:val="00E520DF"/>
    <w:rsid w:val="00E540DE"/>
    <w:rsid w:val="00E615E2"/>
    <w:rsid w:val="00E62443"/>
    <w:rsid w:val="00E71DA5"/>
    <w:rsid w:val="00E75B99"/>
    <w:rsid w:val="00E7755A"/>
    <w:rsid w:val="00E807BB"/>
    <w:rsid w:val="00E831D1"/>
    <w:rsid w:val="00E833BB"/>
    <w:rsid w:val="00E85466"/>
    <w:rsid w:val="00E90216"/>
    <w:rsid w:val="00E9762E"/>
    <w:rsid w:val="00EA13F6"/>
    <w:rsid w:val="00EA6C2D"/>
    <w:rsid w:val="00EA732C"/>
    <w:rsid w:val="00EB77A6"/>
    <w:rsid w:val="00EB78DA"/>
    <w:rsid w:val="00EC07CA"/>
    <w:rsid w:val="00EC0BCD"/>
    <w:rsid w:val="00EC0D88"/>
    <w:rsid w:val="00EC261D"/>
    <w:rsid w:val="00ED15F0"/>
    <w:rsid w:val="00ED66E6"/>
    <w:rsid w:val="00ED6AF1"/>
    <w:rsid w:val="00EE146A"/>
    <w:rsid w:val="00EE1C35"/>
    <w:rsid w:val="00EE3218"/>
    <w:rsid w:val="00EE4842"/>
    <w:rsid w:val="00EF2EEE"/>
    <w:rsid w:val="00F01607"/>
    <w:rsid w:val="00F07513"/>
    <w:rsid w:val="00F105C8"/>
    <w:rsid w:val="00F11A5D"/>
    <w:rsid w:val="00F126C7"/>
    <w:rsid w:val="00F14529"/>
    <w:rsid w:val="00F17469"/>
    <w:rsid w:val="00F22C16"/>
    <w:rsid w:val="00F23A60"/>
    <w:rsid w:val="00F27D0C"/>
    <w:rsid w:val="00F30116"/>
    <w:rsid w:val="00F304CD"/>
    <w:rsid w:val="00F31EDA"/>
    <w:rsid w:val="00F320C5"/>
    <w:rsid w:val="00F32A4A"/>
    <w:rsid w:val="00F418A3"/>
    <w:rsid w:val="00F41BF9"/>
    <w:rsid w:val="00F44F6D"/>
    <w:rsid w:val="00F471BA"/>
    <w:rsid w:val="00F47705"/>
    <w:rsid w:val="00F509BE"/>
    <w:rsid w:val="00F51E5D"/>
    <w:rsid w:val="00F51F3E"/>
    <w:rsid w:val="00F54DDF"/>
    <w:rsid w:val="00F56CE5"/>
    <w:rsid w:val="00F57081"/>
    <w:rsid w:val="00F57837"/>
    <w:rsid w:val="00F61352"/>
    <w:rsid w:val="00F6360D"/>
    <w:rsid w:val="00F6638B"/>
    <w:rsid w:val="00F66719"/>
    <w:rsid w:val="00F73659"/>
    <w:rsid w:val="00F75D56"/>
    <w:rsid w:val="00F768B7"/>
    <w:rsid w:val="00F76B0C"/>
    <w:rsid w:val="00F77FDD"/>
    <w:rsid w:val="00F80D43"/>
    <w:rsid w:val="00F82E7B"/>
    <w:rsid w:val="00F8344C"/>
    <w:rsid w:val="00F87AF4"/>
    <w:rsid w:val="00F90B5B"/>
    <w:rsid w:val="00F90F82"/>
    <w:rsid w:val="00F93D68"/>
    <w:rsid w:val="00FA2C50"/>
    <w:rsid w:val="00FA4F9E"/>
    <w:rsid w:val="00FB2A3C"/>
    <w:rsid w:val="00FB3420"/>
    <w:rsid w:val="00FB4DC1"/>
    <w:rsid w:val="00FB76C7"/>
    <w:rsid w:val="00FC1691"/>
    <w:rsid w:val="00FC2959"/>
    <w:rsid w:val="00FC45B9"/>
    <w:rsid w:val="00FC6C25"/>
    <w:rsid w:val="00FC6F73"/>
    <w:rsid w:val="00FD0F2F"/>
    <w:rsid w:val="00FD2292"/>
    <w:rsid w:val="00FD2E70"/>
    <w:rsid w:val="00FD3AFB"/>
    <w:rsid w:val="00FD5A3C"/>
    <w:rsid w:val="00FD64E6"/>
    <w:rsid w:val="00FD6AC5"/>
    <w:rsid w:val="00FE081E"/>
    <w:rsid w:val="00FE1921"/>
    <w:rsid w:val="00FE2E01"/>
    <w:rsid w:val="00FE514A"/>
    <w:rsid w:val="00FE5DCC"/>
    <w:rsid w:val="00FE6A84"/>
    <w:rsid w:val="00FE6CC5"/>
    <w:rsid w:val="00FE7DF8"/>
    <w:rsid w:val="00FF0CC1"/>
    <w:rsid w:val="00FF3E65"/>
    <w:rsid w:val="00FF6EA6"/>
    <w:rsid w:val="00FF72BD"/>
    <w:rsid w:val="00FF7F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AEDDB"/>
  <w15:chartTrackingRefBased/>
  <w15:docId w15:val="{D9DF7FFC-E9EE-47C5-B0D9-96F9667A2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4134A"/>
    <w:pPr>
      <w:spacing w:before="40" w:after="40" w:line="240" w:lineRule="auto"/>
      <w:jc w:val="both"/>
    </w:pPr>
  </w:style>
  <w:style w:type="paragraph" w:styleId="Heading1">
    <w:name w:val="heading 1"/>
    <w:next w:val="Normal"/>
    <w:link w:val="Heading1Char"/>
    <w:uiPriority w:val="9"/>
    <w:qFormat/>
    <w:rsid w:val="005E678F"/>
    <w:pPr>
      <w:framePr w:hSpace="181" w:wrap="auto" w:vAnchor="text" w:hAnchor="margin" w:x="-317" w:y="1"/>
      <w:spacing w:before="40"/>
      <w:suppressOverlap/>
      <w:outlineLvl w:val="0"/>
    </w:pPr>
    <w:rPr>
      <w:b/>
      <w:bCs/>
      <w:sz w:val="24"/>
      <w:szCs w:val="24"/>
    </w:rPr>
  </w:style>
  <w:style w:type="paragraph" w:styleId="Heading2">
    <w:name w:val="heading 2"/>
    <w:basedOn w:val="Normal"/>
    <w:next w:val="Normal"/>
    <w:link w:val="Heading2Char"/>
    <w:uiPriority w:val="9"/>
    <w:unhideWhenUsed/>
    <w:qFormat/>
    <w:rsid w:val="001C09B8"/>
    <w:pPr>
      <w:spacing w:after="0"/>
      <w:jc w:val="right"/>
      <w:outlineLvl w:val="1"/>
    </w:pPr>
    <w:rPr>
      <w:b/>
      <w:bCs/>
      <w:szCs w:val="20"/>
      <w:lang w:val="en-US"/>
    </w:rPr>
  </w:style>
  <w:style w:type="paragraph" w:styleId="Heading3">
    <w:name w:val="heading 3"/>
    <w:basedOn w:val="Subtitle"/>
    <w:next w:val="Normal"/>
    <w:link w:val="Heading3Char"/>
    <w:uiPriority w:val="9"/>
    <w:unhideWhenUsed/>
    <w:qFormat/>
    <w:rsid w:val="005E678F"/>
    <w:pPr>
      <w:framePr w:hSpace="180" w:wrap="around" w:vAnchor="page" w:hAnchor="margin" w:x="-314" w:y="3046"/>
      <w:spacing w:before="80"/>
      <w:jc w:val="right"/>
      <w:outlineLvl w:val="2"/>
    </w:pPr>
    <w:rPr>
      <w:rFonts w:ascii="Microsoft YaHei UI" w:eastAsia="Microsoft YaHei UI" w:hAnsi="Microsoft YaHei UI" w:cstheme="minorHAnsi"/>
      <w:noProof/>
      <w:color w:val="FFFFFF" w:themeColor="background1"/>
      <w:spacing w:val="0"/>
      <w:sz w:val="26"/>
    </w:rPr>
  </w:style>
  <w:style w:type="paragraph" w:styleId="Heading4">
    <w:name w:val="heading 4"/>
    <w:basedOn w:val="Heading3"/>
    <w:next w:val="Normal"/>
    <w:link w:val="Heading4Char"/>
    <w:uiPriority w:val="9"/>
    <w:unhideWhenUsed/>
    <w:qFormat/>
    <w:rsid w:val="009B4EDE"/>
    <w:pPr>
      <w:framePr w:hSpace="181" w:wrap="around" w:vAnchor="text" w:hAnchor="text" w:x="3481" w:y="1"/>
      <w:suppressOverlap/>
      <w:outlineLvl w:val="3"/>
    </w:pPr>
  </w:style>
  <w:style w:type="paragraph" w:styleId="Heading5">
    <w:name w:val="heading 5"/>
    <w:basedOn w:val="Normal"/>
    <w:next w:val="Normal"/>
    <w:link w:val="Heading5Char"/>
    <w:uiPriority w:val="9"/>
    <w:unhideWhenUsed/>
    <w:qFormat/>
    <w:rsid w:val="003768AA"/>
    <w:pPr>
      <w:framePr w:hSpace="181" w:wrap="around" w:vAnchor="text" w:hAnchor="margin" w:x="-317" w:y="1"/>
      <w:suppressOverlap/>
      <w:outlineLvl w:val="4"/>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61E"/>
    <w:rPr>
      <w:color w:val="808080"/>
    </w:rPr>
  </w:style>
  <w:style w:type="paragraph" w:styleId="BalloonText">
    <w:name w:val="Balloon Text"/>
    <w:basedOn w:val="Normal"/>
    <w:link w:val="BalloonTextChar"/>
    <w:uiPriority w:val="99"/>
    <w:semiHidden/>
    <w:unhideWhenUsed/>
    <w:rsid w:val="002446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61E"/>
    <w:rPr>
      <w:rFonts w:ascii="Segoe UI" w:hAnsi="Segoe UI" w:cs="Segoe UI"/>
      <w:sz w:val="18"/>
      <w:szCs w:val="18"/>
    </w:rPr>
  </w:style>
  <w:style w:type="paragraph" w:styleId="Header">
    <w:name w:val="header"/>
    <w:basedOn w:val="Normal"/>
    <w:link w:val="HeaderChar"/>
    <w:uiPriority w:val="99"/>
    <w:unhideWhenUsed/>
    <w:rsid w:val="000C67B6"/>
    <w:pPr>
      <w:tabs>
        <w:tab w:val="center" w:pos="4513"/>
        <w:tab w:val="right" w:pos="9026"/>
      </w:tabs>
      <w:spacing w:after="0"/>
    </w:pPr>
  </w:style>
  <w:style w:type="character" w:customStyle="1" w:styleId="HeaderChar">
    <w:name w:val="Header Char"/>
    <w:basedOn w:val="DefaultParagraphFont"/>
    <w:link w:val="Header"/>
    <w:uiPriority w:val="99"/>
    <w:rsid w:val="000C67B6"/>
  </w:style>
  <w:style w:type="paragraph" w:styleId="Footer">
    <w:name w:val="footer"/>
    <w:basedOn w:val="Normal"/>
    <w:link w:val="FooterChar"/>
    <w:uiPriority w:val="99"/>
    <w:unhideWhenUsed/>
    <w:rsid w:val="000C67B6"/>
    <w:pPr>
      <w:tabs>
        <w:tab w:val="center" w:pos="4513"/>
        <w:tab w:val="right" w:pos="9026"/>
      </w:tabs>
      <w:spacing w:after="0"/>
    </w:pPr>
  </w:style>
  <w:style w:type="character" w:customStyle="1" w:styleId="FooterChar">
    <w:name w:val="Footer Char"/>
    <w:basedOn w:val="DefaultParagraphFont"/>
    <w:link w:val="Footer"/>
    <w:uiPriority w:val="99"/>
    <w:rsid w:val="000C67B6"/>
  </w:style>
  <w:style w:type="table" w:styleId="TableGrid">
    <w:name w:val="Table Grid"/>
    <w:basedOn w:val="TableNormal"/>
    <w:uiPriority w:val="39"/>
    <w:rsid w:val="005F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A5309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5309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5309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53091"/>
    <w:rPr>
      <w:rFonts w:ascii="Arial" w:hAnsi="Arial" w:cs="Arial"/>
      <w:vanish/>
      <w:sz w:val="16"/>
      <w:szCs w:val="16"/>
    </w:rPr>
  </w:style>
  <w:style w:type="character" w:styleId="Hyperlink">
    <w:name w:val="Hyperlink"/>
    <w:basedOn w:val="DefaultParagraphFont"/>
    <w:uiPriority w:val="99"/>
    <w:unhideWhenUsed/>
    <w:rsid w:val="0061742A"/>
    <w:rPr>
      <w:color w:val="0563C1" w:themeColor="hyperlink"/>
      <w:u w:val="single"/>
    </w:rPr>
  </w:style>
  <w:style w:type="character" w:styleId="UnresolvedMention">
    <w:name w:val="Unresolved Mention"/>
    <w:basedOn w:val="DefaultParagraphFont"/>
    <w:uiPriority w:val="99"/>
    <w:semiHidden/>
    <w:unhideWhenUsed/>
    <w:rsid w:val="0061742A"/>
    <w:rPr>
      <w:color w:val="605E5C"/>
      <w:shd w:val="clear" w:color="auto" w:fill="E1DFDD"/>
    </w:rPr>
  </w:style>
  <w:style w:type="paragraph" w:styleId="ListParagraph">
    <w:name w:val="List Paragraph"/>
    <w:basedOn w:val="Normal"/>
    <w:uiPriority w:val="34"/>
    <w:qFormat/>
    <w:rsid w:val="002A49F8"/>
    <w:pPr>
      <w:widowControl w:val="0"/>
      <w:numPr>
        <w:numId w:val="1"/>
      </w:numPr>
      <w:ind w:right="533"/>
    </w:pPr>
    <w:rPr>
      <w:sz w:val="18"/>
      <w:lang w:val="en-US"/>
    </w:rPr>
  </w:style>
  <w:style w:type="paragraph" w:customStyle="1" w:styleId="ContactInfo">
    <w:name w:val="Contact Info"/>
    <w:basedOn w:val="Normal"/>
    <w:uiPriority w:val="99"/>
    <w:rsid w:val="00CF71AE"/>
    <w:pPr>
      <w:autoSpaceDE w:val="0"/>
      <w:autoSpaceDN w:val="0"/>
      <w:adjustRightInd w:val="0"/>
      <w:spacing w:before="80" w:after="0" w:line="260" w:lineRule="atLeast"/>
      <w:textAlignment w:val="center"/>
    </w:pPr>
    <w:rPr>
      <w:rFonts w:ascii="Lato" w:hAnsi="Lato" w:cs="Lato"/>
      <w:b/>
      <w:bCs/>
      <w:caps/>
      <w:color w:val="4F0000"/>
      <w:spacing w:val="11"/>
      <w:lang w:val="en-US"/>
    </w:rPr>
  </w:style>
  <w:style w:type="paragraph" w:customStyle="1" w:styleId="FormText">
    <w:name w:val="Form Text"/>
    <w:link w:val="FormTextChar"/>
    <w:autoRedefine/>
    <w:qFormat/>
    <w:rsid w:val="0044134A"/>
    <w:pPr>
      <w:ind w:left="-567" w:right="-613"/>
      <w:jc w:val="both"/>
    </w:pPr>
    <w:rPr>
      <w:rFonts w:cstheme="minorHAnsi"/>
      <w:i/>
      <w:iCs/>
      <w:color w:val="000000" w:themeColor="text1"/>
      <w:szCs w:val="24"/>
    </w:rPr>
  </w:style>
  <w:style w:type="paragraph" w:styleId="NoSpacing">
    <w:name w:val="No Spacing"/>
    <w:uiPriority w:val="1"/>
    <w:qFormat/>
    <w:rsid w:val="00865EFC"/>
    <w:pPr>
      <w:spacing w:before="40" w:after="40" w:line="240" w:lineRule="auto"/>
    </w:pPr>
    <w:rPr>
      <w:i/>
      <w:color w:val="000000" w:themeColor="text1"/>
      <w:sz w:val="20"/>
    </w:rPr>
  </w:style>
  <w:style w:type="character" w:customStyle="1" w:styleId="FormTextChar">
    <w:name w:val="Form Text Char"/>
    <w:basedOn w:val="DefaultParagraphFont"/>
    <w:link w:val="FormText"/>
    <w:rsid w:val="0044134A"/>
    <w:rPr>
      <w:rFonts w:cstheme="minorHAnsi"/>
      <w:i/>
      <w:iCs/>
      <w:color w:val="000000" w:themeColor="text1"/>
      <w:szCs w:val="24"/>
    </w:rPr>
  </w:style>
  <w:style w:type="character" w:customStyle="1" w:styleId="Heading1Char">
    <w:name w:val="Heading 1 Char"/>
    <w:basedOn w:val="DefaultParagraphFont"/>
    <w:link w:val="Heading1"/>
    <w:uiPriority w:val="9"/>
    <w:rsid w:val="005E678F"/>
    <w:rPr>
      <w:b/>
      <w:bCs/>
      <w:sz w:val="24"/>
      <w:szCs w:val="24"/>
    </w:rPr>
  </w:style>
  <w:style w:type="character" w:styleId="Strong">
    <w:name w:val="Strong"/>
    <w:basedOn w:val="DefaultParagraphFont"/>
    <w:uiPriority w:val="22"/>
    <w:qFormat/>
    <w:rsid w:val="000E4021"/>
    <w:rPr>
      <w:b/>
      <w:bCs/>
      <w:sz w:val="22"/>
    </w:rPr>
  </w:style>
  <w:style w:type="character" w:customStyle="1" w:styleId="Style1">
    <w:name w:val="Style1"/>
    <w:basedOn w:val="DefaultParagraphFont"/>
    <w:uiPriority w:val="1"/>
    <w:rsid w:val="008A1A8D"/>
    <w:rPr>
      <w:rFonts w:ascii="Daytona" w:hAnsi="Daytona"/>
      <w:i/>
      <w:sz w:val="20"/>
    </w:rPr>
  </w:style>
  <w:style w:type="character" w:customStyle="1" w:styleId="Style2">
    <w:name w:val="Style2"/>
    <w:basedOn w:val="DefaultParagraphFont"/>
    <w:uiPriority w:val="1"/>
    <w:rsid w:val="003C0B14"/>
    <w:rPr>
      <w:rFonts w:ascii="Daytona" w:hAnsi="Daytona"/>
      <w:b w:val="0"/>
      <w:i/>
      <w:sz w:val="20"/>
    </w:rPr>
  </w:style>
  <w:style w:type="paragraph" w:customStyle="1" w:styleId="EDFA3CABEA1246B0A9FAB2023D620EB8">
    <w:name w:val="EDFA3CABEA1246B0A9FAB2023D620EB8"/>
    <w:rsid w:val="00863C15"/>
    <w:rPr>
      <w:rFonts w:eastAsiaTheme="minorEastAsia"/>
      <w:lang w:eastAsia="en-AU"/>
    </w:rPr>
  </w:style>
  <w:style w:type="paragraph" w:styleId="Subtitle">
    <w:name w:val="Subtitle"/>
    <w:basedOn w:val="Normal"/>
    <w:next w:val="Normal"/>
    <w:link w:val="SubtitleChar"/>
    <w:uiPriority w:val="11"/>
    <w:qFormat/>
    <w:rsid w:val="008E6398"/>
    <w:pPr>
      <w:numPr>
        <w:ilvl w:val="1"/>
      </w:numPr>
      <w:spacing w:before="160"/>
    </w:pPr>
    <w:rPr>
      <w:rFonts w:eastAsiaTheme="minorEastAsia"/>
      <w:b/>
      <w:color w:val="3C0919"/>
      <w:spacing w:val="15"/>
    </w:rPr>
  </w:style>
  <w:style w:type="character" w:customStyle="1" w:styleId="SubtitleChar">
    <w:name w:val="Subtitle Char"/>
    <w:basedOn w:val="DefaultParagraphFont"/>
    <w:link w:val="Subtitle"/>
    <w:uiPriority w:val="11"/>
    <w:rsid w:val="008E6398"/>
    <w:rPr>
      <w:rFonts w:eastAsiaTheme="minorEastAsia"/>
      <w:b/>
      <w:color w:val="3C0919"/>
      <w:spacing w:val="15"/>
    </w:rPr>
  </w:style>
  <w:style w:type="paragraph" w:customStyle="1" w:styleId="Default">
    <w:name w:val="Default"/>
    <w:rsid w:val="00984D07"/>
    <w:pPr>
      <w:autoSpaceDE w:val="0"/>
      <w:autoSpaceDN w:val="0"/>
      <w:adjustRightInd w:val="0"/>
      <w:spacing w:after="0" w:line="240" w:lineRule="auto"/>
    </w:pPr>
    <w:rPr>
      <w:rFonts w:ascii="Calibri" w:hAnsi="Calibri" w:cs="Calibri"/>
      <w:color w:val="000000"/>
      <w:sz w:val="24"/>
      <w:szCs w:val="24"/>
    </w:rPr>
  </w:style>
  <w:style w:type="character" w:customStyle="1" w:styleId="Heading2Char">
    <w:name w:val="Heading 2 Char"/>
    <w:basedOn w:val="DefaultParagraphFont"/>
    <w:link w:val="Heading2"/>
    <w:uiPriority w:val="9"/>
    <w:rsid w:val="001C09B8"/>
    <w:rPr>
      <w:b/>
      <w:bCs/>
      <w:szCs w:val="20"/>
      <w:lang w:val="en-US"/>
    </w:rPr>
  </w:style>
  <w:style w:type="character" w:customStyle="1" w:styleId="Heading3Char">
    <w:name w:val="Heading 3 Char"/>
    <w:basedOn w:val="DefaultParagraphFont"/>
    <w:link w:val="Heading3"/>
    <w:uiPriority w:val="9"/>
    <w:rsid w:val="005E678F"/>
    <w:rPr>
      <w:rFonts w:ascii="Microsoft YaHei UI" w:eastAsia="Microsoft YaHei UI" w:hAnsi="Microsoft YaHei UI" w:cstheme="minorHAnsi"/>
      <w:b/>
      <w:noProof/>
      <w:color w:val="FFFFFF" w:themeColor="background1"/>
      <w:sz w:val="26"/>
    </w:rPr>
  </w:style>
  <w:style w:type="character" w:customStyle="1" w:styleId="Heading4Char">
    <w:name w:val="Heading 4 Char"/>
    <w:basedOn w:val="DefaultParagraphFont"/>
    <w:link w:val="Heading4"/>
    <w:uiPriority w:val="9"/>
    <w:rsid w:val="009B4EDE"/>
    <w:rPr>
      <w:rFonts w:ascii="Microsoft YaHei UI" w:eastAsia="Microsoft YaHei UI" w:hAnsi="Microsoft YaHei UI" w:cstheme="minorHAnsi"/>
      <w:b/>
      <w:noProof/>
      <w:color w:val="FFFFFF" w:themeColor="background1"/>
    </w:rPr>
  </w:style>
  <w:style w:type="character" w:customStyle="1" w:styleId="Heading5Char">
    <w:name w:val="Heading 5 Char"/>
    <w:basedOn w:val="DefaultParagraphFont"/>
    <w:link w:val="Heading5"/>
    <w:uiPriority w:val="9"/>
    <w:rsid w:val="003768A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64327">
      <w:bodyDiv w:val="1"/>
      <w:marLeft w:val="0"/>
      <w:marRight w:val="0"/>
      <w:marTop w:val="0"/>
      <w:marBottom w:val="0"/>
      <w:divBdr>
        <w:top w:val="none" w:sz="0" w:space="0" w:color="auto"/>
        <w:left w:val="none" w:sz="0" w:space="0" w:color="auto"/>
        <w:bottom w:val="none" w:sz="0" w:space="0" w:color="auto"/>
        <w:right w:val="none" w:sz="0" w:space="0" w:color="auto"/>
      </w:divBdr>
    </w:div>
    <w:div w:id="320280379">
      <w:bodyDiv w:val="1"/>
      <w:marLeft w:val="0"/>
      <w:marRight w:val="0"/>
      <w:marTop w:val="0"/>
      <w:marBottom w:val="0"/>
      <w:divBdr>
        <w:top w:val="none" w:sz="0" w:space="0" w:color="auto"/>
        <w:left w:val="none" w:sz="0" w:space="0" w:color="auto"/>
        <w:bottom w:val="none" w:sz="0" w:space="0" w:color="auto"/>
        <w:right w:val="none" w:sz="0" w:space="0" w:color="auto"/>
      </w:divBdr>
    </w:div>
    <w:div w:id="413822773">
      <w:bodyDiv w:val="1"/>
      <w:marLeft w:val="0"/>
      <w:marRight w:val="0"/>
      <w:marTop w:val="0"/>
      <w:marBottom w:val="0"/>
      <w:divBdr>
        <w:top w:val="none" w:sz="0" w:space="0" w:color="auto"/>
        <w:left w:val="none" w:sz="0" w:space="0" w:color="auto"/>
        <w:bottom w:val="none" w:sz="0" w:space="0" w:color="auto"/>
        <w:right w:val="none" w:sz="0" w:space="0" w:color="auto"/>
      </w:divBdr>
    </w:div>
    <w:div w:id="509221076">
      <w:bodyDiv w:val="1"/>
      <w:marLeft w:val="0"/>
      <w:marRight w:val="0"/>
      <w:marTop w:val="0"/>
      <w:marBottom w:val="0"/>
      <w:divBdr>
        <w:top w:val="none" w:sz="0" w:space="0" w:color="auto"/>
        <w:left w:val="none" w:sz="0" w:space="0" w:color="auto"/>
        <w:bottom w:val="none" w:sz="0" w:space="0" w:color="auto"/>
        <w:right w:val="none" w:sz="0" w:space="0" w:color="auto"/>
      </w:divBdr>
    </w:div>
    <w:div w:id="731587823">
      <w:bodyDiv w:val="1"/>
      <w:marLeft w:val="0"/>
      <w:marRight w:val="0"/>
      <w:marTop w:val="0"/>
      <w:marBottom w:val="0"/>
      <w:divBdr>
        <w:top w:val="none" w:sz="0" w:space="0" w:color="auto"/>
        <w:left w:val="none" w:sz="0" w:space="0" w:color="auto"/>
        <w:bottom w:val="none" w:sz="0" w:space="0" w:color="auto"/>
        <w:right w:val="none" w:sz="0" w:space="0" w:color="auto"/>
      </w:divBdr>
    </w:div>
    <w:div w:id="970329169">
      <w:bodyDiv w:val="1"/>
      <w:marLeft w:val="0"/>
      <w:marRight w:val="0"/>
      <w:marTop w:val="0"/>
      <w:marBottom w:val="0"/>
      <w:divBdr>
        <w:top w:val="none" w:sz="0" w:space="0" w:color="auto"/>
        <w:left w:val="none" w:sz="0" w:space="0" w:color="auto"/>
        <w:bottom w:val="none" w:sz="0" w:space="0" w:color="auto"/>
        <w:right w:val="none" w:sz="0" w:space="0" w:color="auto"/>
      </w:divBdr>
    </w:div>
    <w:div w:id="1356153249">
      <w:bodyDiv w:val="1"/>
      <w:marLeft w:val="0"/>
      <w:marRight w:val="0"/>
      <w:marTop w:val="0"/>
      <w:marBottom w:val="0"/>
      <w:divBdr>
        <w:top w:val="none" w:sz="0" w:space="0" w:color="auto"/>
        <w:left w:val="none" w:sz="0" w:space="0" w:color="auto"/>
        <w:bottom w:val="none" w:sz="0" w:space="0" w:color="auto"/>
        <w:right w:val="none" w:sz="0" w:space="0" w:color="auto"/>
      </w:divBdr>
    </w:div>
    <w:div w:id="1617910780">
      <w:bodyDiv w:val="1"/>
      <w:marLeft w:val="0"/>
      <w:marRight w:val="0"/>
      <w:marTop w:val="0"/>
      <w:marBottom w:val="0"/>
      <w:divBdr>
        <w:top w:val="none" w:sz="0" w:space="0" w:color="auto"/>
        <w:left w:val="none" w:sz="0" w:space="0" w:color="auto"/>
        <w:bottom w:val="none" w:sz="0" w:space="0" w:color="auto"/>
        <w:right w:val="none" w:sz="0" w:space="0" w:color="auto"/>
      </w:divBdr>
    </w:div>
    <w:div w:id="20510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dmin@jabirukabolkmakmen.com.a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jabirukabolkmakmen.com.a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mailto:admin@jabirukabolkmakmen.com.au" TargetMode="External"/><Relationship Id="rId1" Type="http://schemas.openxmlformats.org/officeDocument/2006/relationships/hyperlink" Target="http://www.jabirukabolkmakmen.com.a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Jabiru%20Kabolkmakmen\Shared%20-%20Documents\4%20COMMUNICATION\WEBSITE%20-%20DO%20NOT%20MOVE\Form%204%20-%20Expression%20of%20Interest%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1E960F55C5F4F079B04650FDCB86737"/>
        <w:category>
          <w:name w:val="General"/>
          <w:gallery w:val="placeholder"/>
        </w:category>
        <w:types>
          <w:type w:val="bbPlcHdr"/>
        </w:types>
        <w:behaviors>
          <w:behavior w:val="content"/>
        </w:behaviors>
        <w:guid w:val="{937AFA3B-447C-4909-BF67-8151B0BB5F42}"/>
      </w:docPartPr>
      <w:docPartBody>
        <w:p w:rsidR="00000000" w:rsidRDefault="00531E01">
          <w:pPr>
            <w:pStyle w:val="91E960F55C5F4F079B04650FDCB86737"/>
          </w:pPr>
          <w:r w:rsidRPr="00C61DC8">
            <w:t>Type here</w:t>
          </w:r>
        </w:p>
      </w:docPartBody>
    </w:docPart>
    <w:docPart>
      <w:docPartPr>
        <w:name w:val="37888D63B4D24CBC96E5827323CF3537"/>
        <w:category>
          <w:name w:val="General"/>
          <w:gallery w:val="placeholder"/>
        </w:category>
        <w:types>
          <w:type w:val="bbPlcHdr"/>
        </w:types>
        <w:behaviors>
          <w:behavior w:val="content"/>
        </w:behaviors>
        <w:guid w:val="{19071E50-151C-4AD0-937E-035372979F29}"/>
      </w:docPartPr>
      <w:docPartBody>
        <w:p w:rsidR="00000000" w:rsidRDefault="00531E01">
          <w:pPr>
            <w:pStyle w:val="37888D63B4D24CBC96E5827323CF3537"/>
          </w:pPr>
          <w:r w:rsidRPr="00C61DC8">
            <w:t>Type here</w:t>
          </w:r>
        </w:p>
      </w:docPartBody>
    </w:docPart>
    <w:docPart>
      <w:docPartPr>
        <w:name w:val="8CBEB7452AC54682A2D21FCCD3FC2CCE"/>
        <w:category>
          <w:name w:val="General"/>
          <w:gallery w:val="placeholder"/>
        </w:category>
        <w:types>
          <w:type w:val="bbPlcHdr"/>
        </w:types>
        <w:behaviors>
          <w:behavior w:val="content"/>
        </w:behaviors>
        <w:guid w:val="{FFB25A56-6EC9-4F9B-A7FB-E968189AC1A5}"/>
      </w:docPartPr>
      <w:docPartBody>
        <w:p w:rsidR="00000000" w:rsidRDefault="00531E01">
          <w:pPr>
            <w:pStyle w:val="8CBEB7452AC54682A2D21FCCD3FC2CCE"/>
          </w:pPr>
          <w:r w:rsidRPr="00C61DC8">
            <w:t>Type here</w:t>
          </w:r>
        </w:p>
      </w:docPartBody>
    </w:docPart>
    <w:docPart>
      <w:docPartPr>
        <w:name w:val="325BE75D28D34A0F824B1D61F912AB99"/>
        <w:category>
          <w:name w:val="General"/>
          <w:gallery w:val="placeholder"/>
        </w:category>
        <w:types>
          <w:type w:val="bbPlcHdr"/>
        </w:types>
        <w:behaviors>
          <w:behavior w:val="content"/>
        </w:behaviors>
        <w:guid w:val="{2E4D4BDB-DB94-4BEC-816A-CC4DD78627CC}"/>
      </w:docPartPr>
      <w:docPartBody>
        <w:p w:rsidR="00000000" w:rsidRDefault="00531E01">
          <w:pPr>
            <w:pStyle w:val="325BE75D28D34A0F824B1D61F912AB99"/>
          </w:pPr>
          <w:r w:rsidRPr="00C61DC8">
            <w:t>Type here</w:t>
          </w:r>
        </w:p>
      </w:docPartBody>
    </w:docPart>
    <w:docPart>
      <w:docPartPr>
        <w:name w:val="E2B6CA7B9E664967A9D77568B2E0DFFB"/>
        <w:category>
          <w:name w:val="General"/>
          <w:gallery w:val="placeholder"/>
        </w:category>
        <w:types>
          <w:type w:val="bbPlcHdr"/>
        </w:types>
        <w:behaviors>
          <w:behavior w:val="content"/>
        </w:behaviors>
        <w:guid w:val="{9F497925-EAE0-4576-B3B7-97DE4087FA45}"/>
      </w:docPartPr>
      <w:docPartBody>
        <w:p w:rsidR="00000000" w:rsidRDefault="00531E01">
          <w:pPr>
            <w:pStyle w:val="E2B6CA7B9E664967A9D77568B2E0DFFB"/>
          </w:pPr>
          <w:r w:rsidRPr="00C61DC8">
            <w:t>Type here</w:t>
          </w:r>
        </w:p>
      </w:docPartBody>
    </w:docPart>
    <w:docPart>
      <w:docPartPr>
        <w:name w:val="C87B034CF4884257BCC30E8D4BAAE613"/>
        <w:category>
          <w:name w:val="General"/>
          <w:gallery w:val="placeholder"/>
        </w:category>
        <w:types>
          <w:type w:val="bbPlcHdr"/>
        </w:types>
        <w:behaviors>
          <w:behavior w:val="content"/>
        </w:behaviors>
        <w:guid w:val="{F55D8F6A-D49C-49AB-8404-B5E9B6E34593}"/>
      </w:docPartPr>
      <w:docPartBody>
        <w:p w:rsidR="00000000" w:rsidRDefault="00531E01">
          <w:pPr>
            <w:pStyle w:val="C87B034CF4884257BCC30E8D4BAAE613"/>
          </w:pPr>
          <w:r w:rsidRPr="00C61DC8">
            <w:t>Type here</w:t>
          </w:r>
        </w:p>
      </w:docPartBody>
    </w:docPart>
    <w:docPart>
      <w:docPartPr>
        <w:name w:val="2CBE72338FA642B4AE5C43A79E73370E"/>
        <w:category>
          <w:name w:val="General"/>
          <w:gallery w:val="placeholder"/>
        </w:category>
        <w:types>
          <w:type w:val="bbPlcHdr"/>
        </w:types>
        <w:behaviors>
          <w:behavior w:val="content"/>
        </w:behaviors>
        <w:guid w:val="{3E302B47-D32E-4107-874F-BC3578EE123D}"/>
      </w:docPartPr>
      <w:docPartBody>
        <w:p w:rsidR="00000000" w:rsidRDefault="00531E01">
          <w:pPr>
            <w:pStyle w:val="2CBE72338FA642B4AE5C43A79E73370E"/>
          </w:pPr>
          <w:r w:rsidRPr="00C61DC8">
            <w:t>Type here</w:t>
          </w:r>
        </w:p>
      </w:docPartBody>
    </w:docPart>
    <w:docPart>
      <w:docPartPr>
        <w:name w:val="F0609FCEBCA846EEA949D5D28F3C92B6"/>
        <w:category>
          <w:name w:val="General"/>
          <w:gallery w:val="placeholder"/>
        </w:category>
        <w:types>
          <w:type w:val="bbPlcHdr"/>
        </w:types>
        <w:behaviors>
          <w:behavior w:val="content"/>
        </w:behaviors>
        <w:guid w:val="{78709A94-B6CC-4140-868A-80F9D1D0FF81}"/>
      </w:docPartPr>
      <w:docPartBody>
        <w:p w:rsidR="00000000" w:rsidRDefault="00531E01">
          <w:pPr>
            <w:pStyle w:val="F0609FCEBCA846EEA949D5D28F3C92B6"/>
          </w:pPr>
          <w:r w:rsidRPr="00C61DC8">
            <w:t>Type here</w:t>
          </w:r>
        </w:p>
      </w:docPartBody>
    </w:docPart>
    <w:docPart>
      <w:docPartPr>
        <w:name w:val="83C4E2B892B24D49B1409343C9C48E22"/>
        <w:category>
          <w:name w:val="General"/>
          <w:gallery w:val="placeholder"/>
        </w:category>
        <w:types>
          <w:type w:val="bbPlcHdr"/>
        </w:types>
        <w:behaviors>
          <w:behavior w:val="content"/>
        </w:behaviors>
        <w:guid w:val="{2507C475-53D9-4BB7-B104-E772CE0F9905}"/>
      </w:docPartPr>
      <w:docPartBody>
        <w:p w:rsidR="00000000" w:rsidRDefault="00531E01">
          <w:pPr>
            <w:pStyle w:val="83C4E2B892B24D49B1409343C9C48E22"/>
          </w:pPr>
          <w:r w:rsidRPr="00C61DC8">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Calibri"/>
    <w:charset w:val="00"/>
    <w:family w:val="swiss"/>
    <w:pitch w:val="variable"/>
    <w:sig w:usb0="A00000AF" w:usb1="5000604B" w:usb2="00000000" w:usb3="00000000" w:csb0="00000093" w:csb1="00000000"/>
  </w:font>
  <w:font w:name="Daytona">
    <w:charset w:val="00"/>
    <w:family w:val="swiss"/>
    <w:pitch w:val="variable"/>
    <w:sig w:usb0="A00002EF" w:usb1="0000000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E960F55C5F4F079B04650FDCB86737">
    <w:name w:val="91E960F55C5F4F079B04650FDCB86737"/>
  </w:style>
  <w:style w:type="paragraph" w:customStyle="1" w:styleId="37888D63B4D24CBC96E5827323CF3537">
    <w:name w:val="37888D63B4D24CBC96E5827323CF3537"/>
  </w:style>
  <w:style w:type="paragraph" w:customStyle="1" w:styleId="8CBEB7452AC54682A2D21FCCD3FC2CCE">
    <w:name w:val="8CBEB7452AC54682A2D21FCCD3FC2CCE"/>
  </w:style>
  <w:style w:type="paragraph" w:customStyle="1" w:styleId="325BE75D28D34A0F824B1D61F912AB99">
    <w:name w:val="325BE75D28D34A0F824B1D61F912AB99"/>
  </w:style>
  <w:style w:type="paragraph" w:customStyle="1" w:styleId="E2B6CA7B9E664967A9D77568B2E0DFFB">
    <w:name w:val="E2B6CA7B9E664967A9D77568B2E0DFFB"/>
  </w:style>
  <w:style w:type="paragraph" w:customStyle="1" w:styleId="C87B034CF4884257BCC30E8D4BAAE613">
    <w:name w:val="C87B034CF4884257BCC30E8D4BAAE613"/>
  </w:style>
  <w:style w:type="paragraph" w:customStyle="1" w:styleId="2CBE72338FA642B4AE5C43A79E73370E">
    <w:name w:val="2CBE72338FA642B4AE5C43A79E73370E"/>
  </w:style>
  <w:style w:type="paragraph" w:customStyle="1" w:styleId="F0609FCEBCA846EEA949D5D28F3C92B6">
    <w:name w:val="F0609FCEBCA846EEA949D5D28F3C92B6"/>
  </w:style>
  <w:style w:type="paragraph" w:customStyle="1" w:styleId="83C4E2B892B24D49B1409343C9C48E22">
    <w:name w:val="83C4E2B892B24D49B1409343C9C48E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87CEE8AB392D4FBA11D047AA0A4EF5" ma:contentTypeVersion="12" ma:contentTypeDescription="Create a new document." ma:contentTypeScope="" ma:versionID="8f03633544bacafe08d52e0fb2bf2e0e">
  <xsd:schema xmlns:xsd="http://www.w3.org/2001/XMLSchema" xmlns:xs="http://www.w3.org/2001/XMLSchema" xmlns:p="http://schemas.microsoft.com/office/2006/metadata/properties" xmlns:ns2="60c8a2e3-3e54-497a-b686-1f0533d88fd1" xmlns:ns3="6c6f0945-5334-4066-bab9-6f2e206c709f" targetNamespace="http://schemas.microsoft.com/office/2006/metadata/properties" ma:root="true" ma:fieldsID="6641947610661f8379b258e0c88d1807" ns2:_="" ns3:_="">
    <xsd:import namespace="60c8a2e3-3e54-497a-b686-1f0533d88fd1"/>
    <xsd:import namespace="6c6f0945-5334-4066-bab9-6f2e206c70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8a2e3-3e54-497a-b686-1f0533d88f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f0945-5334-4066-bab9-6f2e206c70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EF701-1F5A-4B72-98C9-34A6FF1AB10F}">
  <ds:schemaRefs>
    <ds:schemaRef ds:uri="http://schemas.microsoft.com/sharepoint/v3/contenttype/forms"/>
  </ds:schemaRefs>
</ds:datastoreItem>
</file>

<file path=customXml/itemProps2.xml><?xml version="1.0" encoding="utf-8"?>
<ds:datastoreItem xmlns:ds="http://schemas.openxmlformats.org/officeDocument/2006/customXml" ds:itemID="{B611652D-974B-49F5-911E-3CA1582D0D37}">
  <ds:schemaRefs>
    <ds:schemaRef ds:uri="http://schemas.microsoft.com/office/infopath/2007/PartnerControls"/>
    <ds:schemaRef ds:uri="http://www.w3.org/XML/1998/namespace"/>
    <ds:schemaRef ds:uri="http://purl.org/dc/dcmitype/"/>
    <ds:schemaRef ds:uri="http://purl.org/dc/elements/1.1/"/>
    <ds:schemaRef ds:uri="60c8a2e3-3e54-497a-b686-1f0533d88fd1"/>
    <ds:schemaRef ds:uri="http://schemas.openxmlformats.org/package/2006/metadata/core-properties"/>
    <ds:schemaRef ds:uri="http://schemas.microsoft.com/office/2006/documentManagement/types"/>
    <ds:schemaRef ds:uri="6c6f0945-5334-4066-bab9-6f2e206c709f"/>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D655916-82D6-4392-BD8A-92DACD74A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8a2e3-3e54-497a-b686-1f0533d88fd1"/>
    <ds:schemaRef ds:uri="6c6f0945-5334-4066-bab9-6f2e206c70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DB7AC-A803-4E2F-AC3F-CFB724F9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 4 - Expression of Interest v1</Template>
  <TotalTime>1</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Sandra Jaeschke</cp:lastModifiedBy>
  <cp:revision>1</cp:revision>
  <cp:lastPrinted>2020-03-18T05:44:00Z</cp:lastPrinted>
  <dcterms:created xsi:type="dcterms:W3CDTF">2020-06-02T02:03:00Z</dcterms:created>
  <dcterms:modified xsi:type="dcterms:W3CDTF">2020-06-02T02:04:00Z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0x0101002487CEE8AB392D4FBA11D047AA0A4EF5</vt:lpwstr>
  </property>
</Properties>
</file>